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972513A" w14:textId="79B7632B" w:rsidR="00523371" w:rsidRPr="0004110D" w:rsidRDefault="001603C5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603C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76D4F">
        <w:rPr>
          <w:rFonts w:ascii="Arial" w:hAnsi="Arial" w:cs="Arial"/>
          <w:b/>
          <w:bCs/>
          <w:sz w:val="24"/>
          <w:szCs w:val="24"/>
        </w:rPr>
        <w:t>45</w:t>
      </w:r>
      <w:r w:rsidRPr="001603C5">
        <w:rPr>
          <w:rFonts w:ascii="Arial" w:hAnsi="Arial" w:cs="Arial"/>
          <w:b/>
          <w:bCs/>
          <w:sz w:val="24"/>
          <w:szCs w:val="24"/>
        </w:rPr>
        <w:t>E e-meeting</w:t>
      </w:r>
      <w:r w:rsidR="00523371" w:rsidRPr="0004110D">
        <w:rPr>
          <w:rFonts w:ascii="Arial" w:hAnsi="Arial" w:cs="Arial"/>
          <w:b/>
          <w:bCs/>
          <w:sz w:val="24"/>
        </w:rPr>
        <w:tab/>
      </w:r>
      <w:r w:rsidR="0065337B" w:rsidRPr="0004110D">
        <w:rPr>
          <w:rFonts w:ascii="Arial" w:hAnsi="Arial" w:cs="Arial"/>
          <w:b/>
          <w:bCs/>
          <w:sz w:val="24"/>
        </w:rPr>
        <w:t>S2-</w:t>
      </w:r>
      <w:r w:rsidR="00476D4F" w:rsidRPr="00476D4F">
        <w:rPr>
          <w:rFonts w:ascii="Arial" w:hAnsi="Arial" w:cs="Arial"/>
          <w:b/>
          <w:bCs/>
          <w:sz w:val="24"/>
        </w:rPr>
        <w:t>210</w:t>
      </w:r>
      <w:r w:rsidR="00F57227">
        <w:rPr>
          <w:rFonts w:ascii="Arial" w:hAnsi="Arial" w:cs="Arial"/>
          <w:b/>
          <w:bCs/>
          <w:sz w:val="24"/>
        </w:rPr>
        <w:t>4231</w:t>
      </w:r>
    </w:p>
    <w:p w14:paraId="51A2D9CA" w14:textId="77777777" w:rsidR="00523371" w:rsidRPr="0004110D" w:rsidRDefault="001603C5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127"/>
      <w:r w:rsidRPr="00D2170F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D2170F" w:rsidRPr="00D2170F">
        <w:rPr>
          <w:rFonts w:ascii="Arial" w:hAnsi="Arial" w:cs="Arial"/>
          <w:b/>
          <w:noProof/>
          <w:sz w:val="24"/>
        </w:rPr>
        <w:t>May 17 – May 28</w:t>
      </w:r>
      <w:r w:rsidRPr="00D2170F">
        <w:rPr>
          <w:rFonts w:ascii="Arial" w:hAnsi="Arial" w:cs="Arial"/>
          <w:b/>
          <w:bCs/>
          <w:sz w:val="24"/>
          <w:szCs w:val="24"/>
        </w:rPr>
        <w:t>, 202</w:t>
      </w:r>
      <w:r w:rsidR="00476D4F" w:rsidRPr="00D2170F">
        <w:rPr>
          <w:rFonts w:ascii="Arial" w:hAnsi="Arial" w:cs="Arial"/>
          <w:b/>
          <w:bCs/>
          <w:sz w:val="24"/>
          <w:szCs w:val="24"/>
        </w:rPr>
        <w:t>1</w:t>
      </w:r>
      <w:r w:rsidR="0065337B" w:rsidRPr="0004110D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65337B" w:rsidRPr="0004110D">
        <w:rPr>
          <w:rFonts w:cs="Arial"/>
          <w:b/>
          <w:bCs/>
          <w:sz w:val="24"/>
          <w:szCs w:val="24"/>
        </w:rPr>
        <w:tab/>
      </w:r>
      <w:r w:rsidR="001176E0" w:rsidRPr="0004110D">
        <w:rPr>
          <w:rFonts w:cs="Arial" w:hint="eastAsia"/>
          <w:b/>
          <w:bCs/>
          <w:sz w:val="24"/>
          <w:szCs w:val="24"/>
          <w:lang w:eastAsia="zh-CN"/>
        </w:rPr>
        <w:t>(</w:t>
      </w:r>
      <w:r w:rsidR="001176E0" w:rsidRPr="0004110D">
        <w:rPr>
          <w:rFonts w:cs="Arial"/>
          <w:b/>
          <w:bCs/>
          <w:sz w:val="24"/>
          <w:szCs w:val="24"/>
          <w:lang w:eastAsia="zh-CN"/>
        </w:rPr>
        <w:t>Revision of S2-</w:t>
      </w:r>
      <w:r>
        <w:rPr>
          <w:rFonts w:cs="Arial"/>
          <w:b/>
          <w:bCs/>
          <w:sz w:val="24"/>
          <w:szCs w:val="24"/>
          <w:lang w:eastAsia="zh-CN"/>
        </w:rPr>
        <w:t>2</w:t>
      </w:r>
      <w:r w:rsidR="00476D4F">
        <w:rPr>
          <w:rFonts w:cs="Arial"/>
          <w:b/>
          <w:bCs/>
          <w:sz w:val="24"/>
          <w:szCs w:val="24"/>
          <w:lang w:eastAsia="zh-CN"/>
        </w:rPr>
        <w:t>10</w:t>
      </w:r>
      <w:r w:rsidR="00476D4F">
        <w:rPr>
          <w:rFonts w:cs="Arial" w:hint="eastAsia"/>
          <w:b/>
          <w:bCs/>
          <w:sz w:val="24"/>
          <w:szCs w:val="24"/>
          <w:lang w:eastAsia="zh-CN"/>
        </w:rPr>
        <w:t>xxxx</w:t>
      </w:r>
      <w:r w:rsidR="001176E0" w:rsidRPr="0004110D">
        <w:rPr>
          <w:rFonts w:cs="Arial"/>
          <w:b/>
          <w:bCs/>
          <w:sz w:val="24"/>
          <w:szCs w:val="24"/>
          <w:lang w:eastAsia="zh-CN"/>
        </w:rPr>
        <w:t>)</w:t>
      </w:r>
    </w:p>
    <w:p w14:paraId="6F89EB4E" w14:textId="77777777" w:rsidR="00B55E0E" w:rsidRPr="0004110D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4110D">
        <w:rPr>
          <w:rFonts w:ascii="Arial" w:eastAsia="Batang" w:hAnsi="Arial"/>
          <w:b/>
          <w:lang w:eastAsia="zh-CN"/>
        </w:rPr>
        <w:t>Source:</w:t>
      </w:r>
      <w:r w:rsidRPr="0004110D">
        <w:rPr>
          <w:rFonts w:ascii="Arial" w:eastAsia="Batang" w:hAnsi="Arial"/>
          <w:b/>
          <w:lang w:eastAsia="zh-CN"/>
        </w:rPr>
        <w:tab/>
      </w:r>
      <w:r w:rsidR="00145A42" w:rsidRPr="0004110D">
        <w:rPr>
          <w:rFonts w:ascii="Arial" w:eastAsia="Batang" w:hAnsi="Arial"/>
          <w:b/>
          <w:lang w:eastAsia="zh-CN"/>
        </w:rPr>
        <w:t>Chi</w:t>
      </w:r>
      <w:r w:rsidR="00A1010C" w:rsidRPr="0004110D">
        <w:rPr>
          <w:rFonts w:ascii="Arial" w:eastAsia="Batang" w:hAnsi="Arial"/>
          <w:b/>
          <w:lang w:eastAsia="zh-CN"/>
        </w:rPr>
        <w:t>n</w:t>
      </w:r>
      <w:r w:rsidR="00145A42" w:rsidRPr="0004110D">
        <w:rPr>
          <w:rFonts w:ascii="Arial" w:eastAsia="Batang" w:hAnsi="Arial"/>
          <w:b/>
          <w:lang w:eastAsia="zh-CN"/>
        </w:rPr>
        <w:t>a Mobile</w:t>
      </w:r>
      <w:r w:rsidR="00225EBF" w:rsidRPr="0004110D">
        <w:rPr>
          <w:rFonts w:ascii="Arial" w:eastAsia="Batang" w:hAnsi="Arial"/>
          <w:b/>
          <w:lang w:eastAsia="zh-CN"/>
        </w:rPr>
        <w:t xml:space="preserve">, </w:t>
      </w:r>
      <w:r w:rsidR="00E95CF2">
        <w:rPr>
          <w:rFonts w:ascii="Arial" w:eastAsia="Batang" w:hAnsi="Arial"/>
          <w:b/>
          <w:lang w:eastAsia="zh-CN"/>
        </w:rPr>
        <w:t xml:space="preserve">vivo </w:t>
      </w:r>
    </w:p>
    <w:p w14:paraId="1914EFC5" w14:textId="77777777" w:rsidR="00B55E0E" w:rsidRPr="007C34F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4110D">
        <w:rPr>
          <w:rFonts w:ascii="Arial" w:eastAsia="Batang" w:hAnsi="Arial" w:cs="Arial"/>
          <w:b/>
          <w:lang w:eastAsia="zh-CN"/>
        </w:rPr>
        <w:t>Title:</w:t>
      </w:r>
      <w:r w:rsidRPr="0004110D">
        <w:rPr>
          <w:rFonts w:ascii="Arial" w:eastAsia="Batang" w:hAnsi="Arial" w:cs="Arial"/>
          <w:b/>
          <w:lang w:eastAsia="zh-CN"/>
        </w:rPr>
        <w:tab/>
      </w:r>
      <w:r w:rsidR="00476D4F" w:rsidRPr="00476D4F">
        <w:rPr>
          <w:rFonts w:ascii="Arial" w:eastAsia="Batang" w:hAnsi="Arial" w:cs="Arial"/>
          <w:b/>
          <w:lang w:eastAsia="zh-CN"/>
        </w:rPr>
        <w:t xml:space="preserve">Study on Enablers for Network Automation for 5G - phase </w:t>
      </w:r>
      <w:r w:rsidR="00476D4F">
        <w:rPr>
          <w:rFonts w:ascii="Arial" w:eastAsia="Batang" w:hAnsi="Arial" w:cs="Arial"/>
          <w:b/>
          <w:lang w:eastAsia="zh-CN"/>
        </w:rPr>
        <w:t>3</w:t>
      </w:r>
    </w:p>
    <w:p w14:paraId="533F29B7" w14:textId="77777777" w:rsidR="00B55E0E" w:rsidRPr="007C34F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7C34FF">
        <w:rPr>
          <w:rFonts w:ascii="Arial" w:eastAsia="Batang" w:hAnsi="Arial"/>
          <w:b/>
          <w:lang w:eastAsia="zh-CN"/>
        </w:rPr>
        <w:t>Document for:</w:t>
      </w:r>
      <w:r w:rsidRPr="007C34FF">
        <w:rPr>
          <w:rFonts w:ascii="Arial" w:eastAsia="Batang" w:hAnsi="Arial"/>
          <w:b/>
          <w:lang w:eastAsia="zh-CN"/>
        </w:rPr>
        <w:tab/>
        <w:t>Approval</w:t>
      </w:r>
    </w:p>
    <w:p w14:paraId="39302075" w14:textId="77777777" w:rsidR="00B55E0E" w:rsidRPr="0004110D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7C34FF">
        <w:rPr>
          <w:rFonts w:ascii="Arial" w:eastAsia="Batang" w:hAnsi="Arial"/>
          <w:b/>
          <w:lang w:eastAsia="zh-CN"/>
        </w:rPr>
        <w:t>Agenda Item:</w:t>
      </w:r>
      <w:r w:rsidRPr="007C34FF">
        <w:rPr>
          <w:rFonts w:ascii="Arial" w:eastAsia="Batang" w:hAnsi="Arial"/>
          <w:b/>
          <w:lang w:eastAsia="zh-CN"/>
        </w:rPr>
        <w:tab/>
      </w:r>
      <w:r w:rsidR="004C6B00" w:rsidRPr="007C34FF">
        <w:rPr>
          <w:rFonts w:ascii="Arial" w:eastAsia="Batang" w:hAnsi="Arial"/>
          <w:b/>
          <w:lang w:eastAsia="zh-CN"/>
        </w:rPr>
        <w:t>9.1</w:t>
      </w:r>
    </w:p>
    <w:p w14:paraId="0659ED38" w14:textId="77777777" w:rsidR="008A76FD" w:rsidRPr="0004110D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4110D">
        <w:rPr>
          <w:rFonts w:ascii="Arial" w:hAnsi="Arial" w:cs="Arial"/>
          <w:sz w:val="36"/>
          <w:szCs w:val="36"/>
        </w:rPr>
        <w:br/>
      </w:r>
      <w:r w:rsidR="001C5C86" w:rsidRPr="0004110D">
        <w:rPr>
          <w:rFonts w:ascii="Arial" w:hAnsi="Arial" w:cs="Arial"/>
          <w:sz w:val="36"/>
          <w:szCs w:val="36"/>
        </w:rPr>
        <w:t xml:space="preserve">3GPP™ </w:t>
      </w:r>
      <w:r w:rsidR="008A76FD" w:rsidRPr="0004110D">
        <w:rPr>
          <w:rFonts w:ascii="Arial" w:hAnsi="Arial" w:cs="Arial"/>
          <w:sz w:val="36"/>
          <w:szCs w:val="36"/>
        </w:rPr>
        <w:t>Work Item Description</w:t>
      </w:r>
    </w:p>
    <w:p w14:paraId="42EE201C" w14:textId="77777777" w:rsidR="00BA3A53" w:rsidRPr="0004110D" w:rsidRDefault="00BC642A" w:rsidP="00BC642A">
      <w:pPr>
        <w:jc w:val="center"/>
        <w:rPr>
          <w:rFonts w:cs="Arial"/>
          <w:noProof/>
        </w:rPr>
      </w:pPr>
      <w:r w:rsidRPr="0004110D">
        <w:t xml:space="preserve">For guidance, see </w:t>
      </w:r>
      <w:hyperlink r:id="rId8" w:history="1">
        <w:r w:rsidRPr="0004110D">
          <w:rPr>
            <w:rStyle w:val="aa"/>
          </w:rPr>
          <w:t>3GPP Working Procedures</w:t>
        </w:r>
      </w:hyperlink>
      <w:r w:rsidRPr="0004110D">
        <w:t xml:space="preserve">, article 39; and </w:t>
      </w:r>
      <w:hyperlink r:id="rId9" w:history="1">
        <w:r w:rsidRPr="0004110D">
          <w:rPr>
            <w:rStyle w:val="aa"/>
          </w:rPr>
          <w:t>3GPP TR 21.900</w:t>
        </w:r>
      </w:hyperlink>
      <w:r w:rsidRPr="0004110D">
        <w:t>.</w:t>
      </w:r>
      <w:r w:rsidR="00BA3A53" w:rsidRPr="0004110D">
        <w:br/>
      </w:r>
      <w:r w:rsidR="009B1936" w:rsidRPr="0004110D">
        <w:rPr>
          <w:rFonts w:cs="Arial"/>
          <w:noProof/>
        </w:rPr>
        <w:t>C</w:t>
      </w:r>
      <w:r w:rsidR="00BA3A53" w:rsidRPr="0004110D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4110D">
          <w:rPr>
            <w:rStyle w:val="aa"/>
            <w:rFonts w:cs="Arial"/>
            <w:noProof/>
          </w:rPr>
          <w:t>http://www.3gpp.org/Work-Items</w:t>
        </w:r>
      </w:hyperlink>
    </w:p>
    <w:p w14:paraId="4452B6CD" w14:textId="77777777" w:rsidR="003F268E" w:rsidRPr="0004110D" w:rsidRDefault="008A76FD" w:rsidP="00B55E0E">
      <w:pPr>
        <w:pStyle w:val="1"/>
        <w:ind w:left="2552" w:hanging="2552"/>
      </w:pPr>
      <w:r w:rsidRPr="0004110D">
        <w:t>Title</w:t>
      </w:r>
      <w:r w:rsidR="00985B73" w:rsidRPr="0004110D">
        <w:t>:</w:t>
      </w:r>
      <w:r w:rsidR="009602FA" w:rsidRPr="0004110D">
        <w:t xml:space="preserve">   </w:t>
      </w:r>
      <w:r w:rsidR="007F0992" w:rsidRPr="0004110D">
        <w:t xml:space="preserve">Study on </w:t>
      </w:r>
      <w:r w:rsidR="00220F82" w:rsidRPr="0004110D">
        <w:rPr>
          <w:rFonts w:cs="Arial"/>
        </w:rPr>
        <w:t>Enablers for Network Automation for 5G</w:t>
      </w:r>
      <w:r w:rsidR="009602FA" w:rsidRPr="0004110D">
        <w:rPr>
          <w:rFonts w:cs="Arial"/>
        </w:rPr>
        <w:t xml:space="preserve"> - phase </w:t>
      </w:r>
      <w:r w:rsidR="00476D4F">
        <w:rPr>
          <w:rFonts w:cs="Arial"/>
        </w:rPr>
        <w:t>3</w:t>
      </w:r>
    </w:p>
    <w:p w14:paraId="343BAE24" w14:textId="77777777" w:rsidR="00B078D6" w:rsidRPr="0004110D" w:rsidRDefault="00E13CB2" w:rsidP="00B55E0E">
      <w:pPr>
        <w:pStyle w:val="2"/>
        <w:tabs>
          <w:tab w:val="left" w:pos="2552"/>
        </w:tabs>
        <w:ind w:left="2552" w:hanging="2552"/>
      </w:pPr>
      <w:r w:rsidRPr="0004110D">
        <w:t>A</w:t>
      </w:r>
      <w:r w:rsidR="00B078D6" w:rsidRPr="0004110D">
        <w:t>cronym:</w:t>
      </w:r>
      <w:r w:rsidR="00B55E0E" w:rsidRPr="0004110D">
        <w:tab/>
      </w:r>
      <w:r w:rsidR="007F0992" w:rsidRPr="0004110D">
        <w:t>FS_</w:t>
      </w:r>
      <w:r w:rsidR="00220F82" w:rsidRPr="0004110D">
        <w:t>eNA</w:t>
      </w:r>
      <w:r w:rsidR="007F0992" w:rsidRPr="0004110D">
        <w:t>_</w:t>
      </w:r>
      <w:r w:rsidR="008441DC" w:rsidRPr="0004110D">
        <w:t>Ph</w:t>
      </w:r>
      <w:r w:rsidR="00476D4F">
        <w:t>3</w:t>
      </w:r>
    </w:p>
    <w:p w14:paraId="7094627B" w14:textId="77777777" w:rsidR="00B078D6" w:rsidRPr="0004110D" w:rsidRDefault="00B078D6" w:rsidP="00B55E0E">
      <w:pPr>
        <w:pStyle w:val="2"/>
        <w:tabs>
          <w:tab w:val="left" w:pos="2552"/>
        </w:tabs>
        <w:ind w:left="2552" w:hanging="2552"/>
      </w:pPr>
      <w:r w:rsidRPr="0004110D">
        <w:t>Unique identifier</w:t>
      </w:r>
      <w:r w:rsidR="00F41A27" w:rsidRPr="0004110D">
        <w:t>:</w:t>
      </w:r>
      <w:r w:rsidR="00B55E0E" w:rsidRPr="0004110D">
        <w:rPr>
          <w:rFonts w:ascii="Times New Roman" w:hAnsi="Times New Roman"/>
          <w:i/>
          <w:sz w:val="20"/>
        </w:rPr>
        <w:tab/>
      </w:r>
      <w:r w:rsidR="00B90A53" w:rsidRPr="00710A83">
        <w:t>xxxx</w:t>
      </w:r>
    </w:p>
    <w:p w14:paraId="07930CDC" w14:textId="77777777" w:rsidR="008A76FD" w:rsidRPr="0004110D" w:rsidRDefault="00B03C01" w:rsidP="00FC3B6D">
      <w:pPr>
        <w:ind w:right="-99"/>
      </w:pPr>
      <w:r w:rsidRPr="0004110D">
        <w:t xml:space="preserve"> </w:t>
      </w:r>
    </w:p>
    <w:p w14:paraId="2F611749" w14:textId="77777777" w:rsidR="0034336A" w:rsidRPr="0004110D" w:rsidRDefault="007B328F" w:rsidP="007B328F">
      <w:pPr>
        <w:pStyle w:val="2"/>
      </w:pPr>
      <w:r w:rsidRPr="0004110D">
        <w:t>1</w:t>
      </w:r>
      <w:r w:rsidRPr="0004110D">
        <w:tab/>
      </w:r>
      <w:r w:rsidR="004260A5" w:rsidRPr="0004110D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4336A" w:rsidRPr="0004110D" w14:paraId="7F61F4B9" w14:textId="77777777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C70A4F" w14:textId="77777777" w:rsidR="0034336A" w:rsidRPr="0004110D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411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E35AC9" w14:textId="77777777" w:rsidR="0034336A" w:rsidRPr="0004110D" w:rsidRDefault="0034336A" w:rsidP="009770B8">
            <w:pPr>
              <w:pStyle w:val="TAH"/>
            </w:pPr>
            <w:r w:rsidRPr="000411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7B95" w14:textId="77777777" w:rsidR="0034336A" w:rsidRPr="0004110D" w:rsidRDefault="0034336A" w:rsidP="009770B8">
            <w:pPr>
              <w:pStyle w:val="TAH"/>
            </w:pPr>
            <w:r w:rsidRPr="000411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77BD34" w14:textId="77777777" w:rsidR="0034336A" w:rsidRPr="0004110D" w:rsidRDefault="0034336A" w:rsidP="009770B8">
            <w:pPr>
              <w:pStyle w:val="TAH"/>
            </w:pPr>
            <w:r w:rsidRPr="000411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22A1A" w14:textId="77777777" w:rsidR="0034336A" w:rsidRPr="0004110D" w:rsidRDefault="0034336A" w:rsidP="009770B8">
            <w:pPr>
              <w:pStyle w:val="TAH"/>
            </w:pPr>
            <w:r w:rsidRPr="000411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35FE1A" w14:textId="77777777" w:rsidR="0034336A" w:rsidRPr="0004110D" w:rsidRDefault="0034336A" w:rsidP="009770B8">
            <w:pPr>
              <w:pStyle w:val="TAH"/>
            </w:pPr>
            <w:r w:rsidRPr="0004110D">
              <w:t>Others (specify)</w:t>
            </w:r>
          </w:p>
        </w:tc>
      </w:tr>
      <w:tr w:rsidR="0034336A" w:rsidRPr="0004110D" w14:paraId="649AF5A9" w14:textId="77777777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F64FC5" w14:textId="77777777" w:rsidR="0034336A" w:rsidRPr="0004110D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411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5F2E6D" w14:textId="77777777" w:rsidR="0034336A" w:rsidRPr="0004110D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850129" w14:textId="77777777" w:rsidR="0034336A" w:rsidRPr="0004110D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A8A5B82" w14:textId="77777777" w:rsidR="0034336A" w:rsidRPr="0004110D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E56D5B" w14:textId="77777777" w:rsidR="0034336A" w:rsidRPr="0004110D" w:rsidRDefault="0034336A" w:rsidP="009770B8">
            <w:pPr>
              <w:pStyle w:val="TAC"/>
            </w:pPr>
            <w:r w:rsidRPr="000411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A121CF" w14:textId="77777777" w:rsidR="0034336A" w:rsidRPr="0004110D" w:rsidRDefault="0034336A" w:rsidP="009770B8">
            <w:pPr>
              <w:pStyle w:val="TAC"/>
            </w:pPr>
          </w:p>
        </w:tc>
      </w:tr>
      <w:tr w:rsidR="0034336A" w:rsidRPr="0004110D" w14:paraId="221DE7DE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7CF5127" w14:textId="77777777" w:rsidR="0034336A" w:rsidRPr="0004110D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411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690934" w14:textId="77777777" w:rsidR="0034336A" w:rsidRPr="0004110D" w:rsidRDefault="0034336A" w:rsidP="009770B8">
            <w:pPr>
              <w:pStyle w:val="TAC"/>
              <w:rPr>
                <w:lang w:val="en-GB"/>
              </w:rPr>
            </w:pPr>
            <w:r w:rsidRPr="0004110D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392E708" w14:textId="77777777" w:rsidR="0034336A" w:rsidRPr="0004110D" w:rsidRDefault="0034336A" w:rsidP="009770B8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65B60142" w14:textId="77777777" w:rsidR="0034336A" w:rsidRPr="0004110D" w:rsidRDefault="0034336A" w:rsidP="009770B8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25B3BCA" w14:textId="77777777" w:rsidR="0034336A" w:rsidRPr="0004110D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51115CB2" w14:textId="77777777" w:rsidR="0034336A" w:rsidRPr="0004110D" w:rsidRDefault="0034336A" w:rsidP="009770B8">
            <w:pPr>
              <w:pStyle w:val="TAC"/>
              <w:rPr>
                <w:lang w:val="en-GB"/>
              </w:rPr>
            </w:pPr>
          </w:p>
        </w:tc>
      </w:tr>
      <w:tr w:rsidR="0034336A" w:rsidRPr="0004110D" w14:paraId="0E36B810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54E2E6" w14:textId="77777777" w:rsidR="0034336A" w:rsidRPr="0004110D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4110D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9174B0" w14:textId="77777777" w:rsidR="0034336A" w:rsidRPr="0004110D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7E364366" w14:textId="77777777" w:rsidR="0034336A" w:rsidRPr="0004110D" w:rsidRDefault="008903C1" w:rsidP="009770B8">
            <w:pPr>
              <w:pStyle w:val="TAC"/>
            </w:pPr>
            <w:r w:rsidRPr="0004110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2C49A7E" w14:textId="77777777" w:rsidR="0034336A" w:rsidRPr="0004110D" w:rsidRDefault="00A52103" w:rsidP="009770B8">
            <w:pPr>
              <w:pStyle w:val="TAC"/>
            </w:pPr>
            <w:r w:rsidRPr="0004110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B677FC2" w14:textId="77777777" w:rsidR="0034336A" w:rsidRPr="0004110D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5C9D00DB" w14:textId="77777777" w:rsidR="0034336A" w:rsidRPr="0004110D" w:rsidRDefault="0034336A" w:rsidP="009770B8">
            <w:pPr>
              <w:pStyle w:val="TAC"/>
            </w:pPr>
          </w:p>
        </w:tc>
      </w:tr>
    </w:tbl>
    <w:p w14:paraId="644003DE" w14:textId="77777777" w:rsidR="008A76FD" w:rsidRPr="0004110D" w:rsidRDefault="008A76FD" w:rsidP="001C5C86">
      <w:pPr>
        <w:ind w:right="-99"/>
        <w:rPr>
          <w:b/>
        </w:rPr>
      </w:pPr>
    </w:p>
    <w:p w14:paraId="06E1557C" w14:textId="77777777" w:rsidR="00F921F1" w:rsidRPr="0004110D" w:rsidRDefault="00DA74F3" w:rsidP="00BA3A53">
      <w:pPr>
        <w:pStyle w:val="2"/>
      </w:pPr>
      <w:r w:rsidRPr="0004110D">
        <w:t>2</w:t>
      </w:r>
      <w:r w:rsidRPr="0004110D">
        <w:tab/>
      </w:r>
      <w:r w:rsidR="000B61FD" w:rsidRPr="0004110D">
        <w:t xml:space="preserve">Classification of </w:t>
      </w:r>
      <w:r w:rsidR="004260A5" w:rsidRPr="0004110D">
        <w:t xml:space="preserve">the Work Item </w:t>
      </w:r>
      <w:r w:rsidRPr="0004110D">
        <w:t xml:space="preserve">and </w:t>
      </w:r>
      <w:r w:rsidR="000B61FD" w:rsidRPr="0004110D">
        <w:t>l</w:t>
      </w:r>
      <w:r w:rsidRPr="0004110D">
        <w:t>inked work items</w:t>
      </w:r>
    </w:p>
    <w:p w14:paraId="0D9936DD" w14:textId="77777777" w:rsidR="00DA74F3" w:rsidRPr="0004110D" w:rsidRDefault="00F921F1" w:rsidP="00BA3A53">
      <w:pPr>
        <w:pStyle w:val="3"/>
      </w:pPr>
      <w:r w:rsidRPr="0004110D">
        <w:t>2.</w:t>
      </w:r>
      <w:r w:rsidR="00765028" w:rsidRPr="0004110D">
        <w:t>1</w:t>
      </w:r>
      <w:r w:rsidRPr="0004110D">
        <w:tab/>
        <w:t>Primary classification</w:t>
      </w:r>
    </w:p>
    <w:p w14:paraId="49DA7455" w14:textId="77777777" w:rsidR="00A36378" w:rsidRPr="0004110D" w:rsidRDefault="00A36378" w:rsidP="00F62688">
      <w:pPr>
        <w:pStyle w:val="tah0"/>
      </w:pPr>
      <w:r w:rsidRPr="0004110D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4110D" w14:paraId="79A9DEC6" w14:textId="77777777" w:rsidTr="006B4280">
        <w:tc>
          <w:tcPr>
            <w:tcW w:w="675" w:type="dxa"/>
          </w:tcPr>
          <w:p w14:paraId="5CADB59F" w14:textId="77777777" w:rsidR="004876B9" w:rsidRPr="0004110D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0F1D7F50" w14:textId="77777777" w:rsidR="004876B9" w:rsidRPr="0004110D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04110D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04110D" w14:paraId="25372BB6" w14:textId="77777777" w:rsidTr="004260A5">
        <w:tc>
          <w:tcPr>
            <w:tcW w:w="675" w:type="dxa"/>
          </w:tcPr>
          <w:p w14:paraId="04D45369" w14:textId="77777777" w:rsidR="004876B9" w:rsidRPr="0004110D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9091D3" w14:textId="77777777" w:rsidR="004876B9" w:rsidRPr="0004110D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Building Block</w:t>
            </w:r>
          </w:p>
        </w:tc>
      </w:tr>
      <w:tr w:rsidR="004876B9" w:rsidRPr="0004110D" w14:paraId="062367E5" w14:textId="77777777" w:rsidTr="004260A5">
        <w:tc>
          <w:tcPr>
            <w:tcW w:w="675" w:type="dxa"/>
          </w:tcPr>
          <w:p w14:paraId="5094B9B6" w14:textId="77777777" w:rsidR="004876B9" w:rsidRPr="0004110D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A557BA" w14:textId="77777777" w:rsidR="004876B9" w:rsidRPr="0004110D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04110D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04110D" w14:paraId="5522C843" w14:textId="77777777" w:rsidTr="001759A7">
        <w:tc>
          <w:tcPr>
            <w:tcW w:w="675" w:type="dxa"/>
          </w:tcPr>
          <w:p w14:paraId="17557045" w14:textId="77777777" w:rsidR="00BF7C9D" w:rsidRPr="0004110D" w:rsidRDefault="00B156C5" w:rsidP="001759A7">
            <w:pPr>
              <w:pStyle w:val="TAC"/>
              <w:rPr>
                <w:lang w:val="en-GB"/>
              </w:rPr>
            </w:pPr>
            <w:r w:rsidRPr="0004110D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3C0C3C2" w14:textId="77777777" w:rsidR="00BF7C9D" w:rsidRPr="0004110D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32698390" w14:textId="77777777" w:rsidR="004876B9" w:rsidRPr="0004110D" w:rsidRDefault="004876B9" w:rsidP="001C5C86">
      <w:pPr>
        <w:ind w:right="-99"/>
        <w:rPr>
          <w:b/>
        </w:rPr>
      </w:pPr>
    </w:p>
    <w:p w14:paraId="14E90142" w14:textId="77777777" w:rsidR="004876B9" w:rsidRPr="0004110D" w:rsidRDefault="004876B9" w:rsidP="001C5C86">
      <w:pPr>
        <w:pStyle w:val="3"/>
      </w:pPr>
      <w:r w:rsidRPr="0004110D">
        <w:t>2</w:t>
      </w:r>
      <w:r w:rsidR="00A36378" w:rsidRPr="0004110D">
        <w:t>.</w:t>
      </w:r>
      <w:r w:rsidR="00765028" w:rsidRPr="0004110D">
        <w:t>2</w:t>
      </w:r>
      <w:r w:rsidRPr="0004110D">
        <w:tab/>
      </w:r>
      <w:r w:rsidR="004260A5" w:rsidRPr="0004110D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4110D" w14:paraId="7E62E12D" w14:textId="77777777" w:rsidTr="006B4280">
        <w:tc>
          <w:tcPr>
            <w:tcW w:w="9606" w:type="dxa"/>
            <w:gridSpan w:val="3"/>
            <w:shd w:val="clear" w:color="auto" w:fill="E0E0E0"/>
          </w:tcPr>
          <w:p w14:paraId="49E20191" w14:textId="77777777" w:rsidR="004876B9" w:rsidRPr="0004110D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 xml:space="preserve">Parent and child Work Items </w:t>
            </w:r>
          </w:p>
        </w:tc>
      </w:tr>
      <w:tr w:rsidR="004876B9" w:rsidRPr="0004110D" w14:paraId="4BD0312C" w14:textId="77777777" w:rsidTr="006B4280">
        <w:tc>
          <w:tcPr>
            <w:tcW w:w="1101" w:type="dxa"/>
            <w:shd w:val="clear" w:color="auto" w:fill="E0E0E0"/>
          </w:tcPr>
          <w:p w14:paraId="326582D2" w14:textId="77777777" w:rsidR="004876B9" w:rsidRPr="0004110D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B587559" w14:textId="77777777" w:rsidR="004876B9" w:rsidRPr="0004110D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B9AC6FB" w14:textId="77777777" w:rsidR="004876B9" w:rsidRPr="0004110D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Nature of relationship</w:t>
            </w:r>
          </w:p>
        </w:tc>
      </w:tr>
      <w:tr w:rsidR="004876B9" w:rsidRPr="0004110D" w14:paraId="27160741" w14:textId="77777777" w:rsidTr="00A36378">
        <w:tc>
          <w:tcPr>
            <w:tcW w:w="1101" w:type="dxa"/>
          </w:tcPr>
          <w:p w14:paraId="0CFB4259" w14:textId="77777777" w:rsidR="004876B9" w:rsidRPr="0004110D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3969" w:type="dxa"/>
          </w:tcPr>
          <w:p w14:paraId="1E2D1040" w14:textId="77777777" w:rsidR="004876B9" w:rsidRPr="0004110D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4536" w:type="dxa"/>
          </w:tcPr>
          <w:p w14:paraId="41D51867" w14:textId="77777777" w:rsidR="004876B9" w:rsidRPr="0004110D" w:rsidRDefault="004876B9" w:rsidP="00853660">
            <w:pPr>
              <w:pStyle w:val="tah0"/>
            </w:pPr>
          </w:p>
        </w:tc>
      </w:tr>
    </w:tbl>
    <w:p w14:paraId="1321084E" w14:textId="77777777" w:rsidR="004876B9" w:rsidRPr="0004110D" w:rsidRDefault="004876B9" w:rsidP="001C5C86">
      <w:pPr>
        <w:ind w:right="-99"/>
        <w:rPr>
          <w:b/>
        </w:rPr>
      </w:pPr>
    </w:p>
    <w:p w14:paraId="75485AF2" w14:textId="77777777" w:rsidR="004876B9" w:rsidRPr="0004110D" w:rsidRDefault="004876B9" w:rsidP="001C5C86">
      <w:pPr>
        <w:pStyle w:val="3"/>
      </w:pPr>
      <w:r w:rsidRPr="0004110D">
        <w:t>2</w:t>
      </w:r>
      <w:r w:rsidR="00A36378" w:rsidRPr="0004110D">
        <w:t>.</w:t>
      </w:r>
      <w:r w:rsidR="00765028" w:rsidRPr="0004110D">
        <w:t>3</w:t>
      </w:r>
      <w:r w:rsidRPr="0004110D">
        <w:tab/>
      </w:r>
      <w:r w:rsidR="0030045C" w:rsidRPr="0004110D">
        <w:t>O</w:t>
      </w:r>
      <w:r w:rsidR="004260A5" w:rsidRPr="0004110D">
        <w:t>ther related Work Items</w:t>
      </w:r>
      <w:r w:rsidR="0030045C" w:rsidRPr="0004110D">
        <w:t xml:space="preserve"> and dependencies</w:t>
      </w:r>
    </w:p>
    <w:p w14:paraId="73D5E21C" w14:textId="77777777" w:rsidR="00853660" w:rsidRPr="0004110D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53660" w:rsidRPr="0004110D" w14:paraId="72787FB2" w14:textId="77777777" w:rsidTr="00D32A3D">
        <w:tc>
          <w:tcPr>
            <w:tcW w:w="9606" w:type="dxa"/>
            <w:gridSpan w:val="3"/>
            <w:shd w:val="clear" w:color="auto" w:fill="E0E0E0"/>
          </w:tcPr>
          <w:p w14:paraId="6F503119" w14:textId="77777777" w:rsidR="00853660" w:rsidRPr="0004110D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Other related Work Items (if any)</w:t>
            </w:r>
          </w:p>
        </w:tc>
      </w:tr>
      <w:tr w:rsidR="00853660" w:rsidRPr="0004110D" w14:paraId="32D5998C" w14:textId="77777777" w:rsidTr="00D32A3D">
        <w:tc>
          <w:tcPr>
            <w:tcW w:w="1101" w:type="dxa"/>
            <w:shd w:val="clear" w:color="auto" w:fill="E0E0E0"/>
          </w:tcPr>
          <w:p w14:paraId="13C7B3FF" w14:textId="77777777" w:rsidR="00853660" w:rsidRPr="0004110D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50F980" w14:textId="77777777" w:rsidR="00853660" w:rsidRPr="0004110D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80A8BA" w14:textId="77777777" w:rsidR="00853660" w:rsidRPr="0004110D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4110D">
              <w:rPr>
                <w:lang w:val="en-GB"/>
              </w:rPr>
              <w:t>Nature of relationship</w:t>
            </w:r>
          </w:p>
        </w:tc>
      </w:tr>
      <w:tr w:rsidR="00476D4F" w:rsidRPr="0004110D" w14:paraId="1508E41E" w14:textId="77777777" w:rsidTr="00D32A3D">
        <w:tc>
          <w:tcPr>
            <w:tcW w:w="1101" w:type="dxa"/>
          </w:tcPr>
          <w:p w14:paraId="47706F9E" w14:textId="77777777" w:rsidR="00476D4F" w:rsidRPr="00402B55" w:rsidRDefault="00476D4F" w:rsidP="004179AE">
            <w:pPr>
              <w:rPr>
                <w:lang w:val="fr-FR"/>
              </w:rPr>
            </w:pPr>
            <w:r w:rsidRPr="00402B55">
              <w:rPr>
                <w:lang w:val="fr-FR"/>
              </w:rPr>
              <w:t>840022</w:t>
            </w:r>
          </w:p>
        </w:tc>
        <w:tc>
          <w:tcPr>
            <w:tcW w:w="3969" w:type="dxa"/>
          </w:tcPr>
          <w:p w14:paraId="3F76DF7C" w14:textId="77777777" w:rsidR="00476D4F" w:rsidRPr="00402B55" w:rsidRDefault="00476D4F" w:rsidP="004179AE">
            <w:r w:rsidRPr="00402B55">
              <w:t>Study on Enablers for Network Automation for 5G - phase 2</w:t>
            </w:r>
          </w:p>
        </w:tc>
        <w:tc>
          <w:tcPr>
            <w:tcW w:w="4536" w:type="dxa"/>
          </w:tcPr>
          <w:p w14:paraId="4E685EC7" w14:textId="77777777" w:rsidR="00476D4F" w:rsidRPr="00476D4F" w:rsidRDefault="00BA337E" w:rsidP="004179AE">
            <w:pPr>
              <w:rPr>
                <w:highlight w:val="yellow"/>
              </w:rPr>
            </w:pPr>
            <w:r w:rsidRPr="00A84FE9">
              <w:t>Antecedent study item</w:t>
            </w:r>
            <w:r w:rsidRPr="005C7720">
              <w:t xml:space="preserve"> (</w:t>
            </w:r>
            <w:r w:rsidRPr="005C7720">
              <w:rPr>
                <w:rFonts w:hint="eastAsia"/>
                <w:lang w:eastAsia="zh-CN"/>
              </w:rPr>
              <w:t>T</w:t>
            </w:r>
            <w:r w:rsidRPr="00114854">
              <w:rPr>
                <w:lang w:eastAsia="zh-CN"/>
              </w:rPr>
              <w:t>R</w:t>
            </w:r>
            <w:r w:rsidRPr="00114854">
              <w:t xml:space="preserve"> 23.</w:t>
            </w:r>
            <w:r w:rsidRPr="006F0735">
              <w:t>700-</w:t>
            </w:r>
            <w:r w:rsidRPr="003317F3">
              <w:t>91)</w:t>
            </w:r>
          </w:p>
        </w:tc>
      </w:tr>
      <w:tr w:rsidR="004179AE" w:rsidRPr="0004110D" w14:paraId="151D7304" w14:textId="77777777" w:rsidTr="00D32A3D">
        <w:tc>
          <w:tcPr>
            <w:tcW w:w="1101" w:type="dxa"/>
          </w:tcPr>
          <w:p w14:paraId="112414FD" w14:textId="77777777" w:rsidR="004179AE" w:rsidRPr="0004110D" w:rsidRDefault="004179AE" w:rsidP="004179AE">
            <w:r w:rsidRPr="0004110D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14:paraId="3045E954" w14:textId="77777777" w:rsidR="004179AE" w:rsidRPr="0004110D" w:rsidRDefault="004179AE" w:rsidP="004179AE">
            <w:r w:rsidRPr="0004110D">
              <w:t>Study of enablers for Network Automation for 5G</w:t>
            </w:r>
          </w:p>
        </w:tc>
        <w:tc>
          <w:tcPr>
            <w:tcW w:w="4536" w:type="dxa"/>
          </w:tcPr>
          <w:p w14:paraId="051516EF" w14:textId="77777777" w:rsidR="00526EAD" w:rsidRPr="0004110D" w:rsidRDefault="004179AE" w:rsidP="004179AE">
            <w:r w:rsidRPr="0004110D">
              <w:t>Antecedent study item</w:t>
            </w:r>
            <w:r w:rsidR="00783C00" w:rsidRPr="0004110D">
              <w:t xml:space="preserve"> </w:t>
            </w:r>
            <w:r w:rsidR="00192A1D" w:rsidRPr="0004110D">
              <w:t>(</w:t>
            </w:r>
            <w:r w:rsidR="00192A1D" w:rsidRPr="0004110D">
              <w:rPr>
                <w:rFonts w:hint="eastAsia"/>
                <w:lang w:eastAsia="zh-CN"/>
              </w:rPr>
              <w:t>T</w:t>
            </w:r>
            <w:r w:rsidR="00192A1D" w:rsidRPr="0004110D">
              <w:rPr>
                <w:lang w:eastAsia="zh-CN"/>
              </w:rPr>
              <w:t>R</w:t>
            </w:r>
            <w:r w:rsidR="004C5F2D" w:rsidRPr="0004110D">
              <w:t xml:space="preserve"> 23.</w:t>
            </w:r>
            <w:r w:rsidR="00526EAD" w:rsidRPr="0004110D">
              <w:t>791</w:t>
            </w:r>
            <w:r w:rsidR="00192A1D" w:rsidRPr="0004110D">
              <w:t>)</w:t>
            </w:r>
          </w:p>
        </w:tc>
      </w:tr>
      <w:tr w:rsidR="00BA337E" w:rsidRPr="0004110D" w14:paraId="1CCD0B4A" w14:textId="77777777" w:rsidTr="0053045C">
        <w:tc>
          <w:tcPr>
            <w:tcW w:w="1101" w:type="dxa"/>
          </w:tcPr>
          <w:p w14:paraId="25D23007" w14:textId="77777777" w:rsidR="00BA337E" w:rsidRPr="0004110D" w:rsidRDefault="00BA337E" w:rsidP="0053045C">
            <w:pPr>
              <w:rPr>
                <w:lang w:eastAsia="zh-CN"/>
              </w:rPr>
            </w:pPr>
            <w:r w:rsidRPr="0004110D">
              <w:rPr>
                <w:lang w:val="fr-FR"/>
              </w:rPr>
              <w:t>830034</w:t>
            </w:r>
          </w:p>
        </w:tc>
        <w:tc>
          <w:tcPr>
            <w:tcW w:w="3969" w:type="dxa"/>
          </w:tcPr>
          <w:p w14:paraId="0B8952A4" w14:textId="77777777" w:rsidR="00BA337E" w:rsidRPr="0004110D" w:rsidRDefault="00BA337E" w:rsidP="0053045C">
            <w:r w:rsidRPr="0004110D">
              <w:t>Study on UPF enhancement for control and SBA</w:t>
            </w:r>
          </w:p>
        </w:tc>
        <w:tc>
          <w:tcPr>
            <w:tcW w:w="4536" w:type="dxa"/>
          </w:tcPr>
          <w:p w14:paraId="2E3405BE" w14:textId="77777777" w:rsidR="00BA337E" w:rsidRPr="0004110D" w:rsidRDefault="00BA337E" w:rsidP="0053045C">
            <w:r w:rsidRPr="0004110D">
              <w:rPr>
                <w:rFonts w:hint="eastAsia"/>
                <w:lang w:eastAsia="zh-CN"/>
              </w:rPr>
              <w:t xml:space="preserve">Related </w:t>
            </w:r>
            <w:r w:rsidRPr="0004110D">
              <w:rPr>
                <w:lang w:eastAsia="zh-CN"/>
              </w:rPr>
              <w:t xml:space="preserve">to </w:t>
            </w:r>
            <w:r w:rsidRPr="0004110D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4179AE" w:rsidRPr="0004110D" w14:paraId="51489B98" w14:textId="77777777" w:rsidTr="00D32A3D">
        <w:tc>
          <w:tcPr>
            <w:tcW w:w="1101" w:type="dxa"/>
          </w:tcPr>
          <w:p w14:paraId="0136D161" w14:textId="77777777" w:rsidR="004179AE" w:rsidRPr="0004110D" w:rsidRDefault="00D11815" w:rsidP="004179AE">
            <w:pPr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14:paraId="2F0B3242" w14:textId="77777777" w:rsidR="004179AE" w:rsidRPr="0004110D" w:rsidRDefault="004179AE" w:rsidP="00CE11CB">
            <w:r w:rsidRPr="0004110D">
              <w:t>Enablers for Network Automation for 5G</w:t>
            </w:r>
          </w:p>
        </w:tc>
        <w:tc>
          <w:tcPr>
            <w:tcW w:w="4536" w:type="dxa"/>
          </w:tcPr>
          <w:p w14:paraId="5B93D469" w14:textId="77777777" w:rsidR="004179AE" w:rsidRPr="0004110D" w:rsidRDefault="004179AE" w:rsidP="004179AE">
            <w:r w:rsidRPr="0004110D">
              <w:t>Antecedent Work item</w:t>
            </w:r>
            <w:r w:rsidR="00783C00" w:rsidRPr="0004110D">
              <w:t xml:space="preserve"> </w:t>
            </w:r>
            <w:r w:rsidR="00192A1D" w:rsidRPr="0004110D">
              <w:t>(TS 23.288)</w:t>
            </w:r>
          </w:p>
        </w:tc>
      </w:tr>
      <w:tr w:rsidR="004179AE" w:rsidRPr="0004110D" w14:paraId="6036A7F7" w14:textId="77777777" w:rsidTr="00D32A3D">
        <w:tc>
          <w:tcPr>
            <w:tcW w:w="1101" w:type="dxa"/>
          </w:tcPr>
          <w:p w14:paraId="6985F779" w14:textId="77777777" w:rsidR="004179AE" w:rsidRPr="0004110D" w:rsidRDefault="00E91658" w:rsidP="004179AE">
            <w:pPr>
              <w:rPr>
                <w:lang w:val="fr-FR"/>
              </w:rPr>
            </w:pPr>
            <w:r w:rsidRPr="0004110D">
              <w:rPr>
                <w:lang w:val="fr-FR"/>
              </w:rPr>
              <w:t>801000</w:t>
            </w:r>
          </w:p>
        </w:tc>
        <w:tc>
          <w:tcPr>
            <w:tcW w:w="3969" w:type="dxa"/>
          </w:tcPr>
          <w:p w14:paraId="5373D451" w14:textId="77777777" w:rsidR="004179AE" w:rsidRPr="0004110D" w:rsidRDefault="00E91658" w:rsidP="004179AE">
            <w:pPr>
              <w:rPr>
                <w:lang w:val="en-US"/>
              </w:rPr>
            </w:pPr>
            <w:r w:rsidRPr="0004110D">
              <w:rPr>
                <w:lang w:val="en-US"/>
              </w:rPr>
              <w:t>Study on RAN-centric data collection and utilization for LTE and NR (and potential subsequent WID when agreed by TSG RAN)</w:t>
            </w:r>
          </w:p>
        </w:tc>
        <w:tc>
          <w:tcPr>
            <w:tcW w:w="4536" w:type="dxa"/>
          </w:tcPr>
          <w:p w14:paraId="1DA50ED4" w14:textId="77777777" w:rsidR="004179AE" w:rsidRPr="0004110D" w:rsidRDefault="00E91658" w:rsidP="004179AE">
            <w:r w:rsidRPr="0004110D">
              <w:t>Related to RAN-centric data collection</w:t>
            </w:r>
          </w:p>
        </w:tc>
      </w:tr>
    </w:tbl>
    <w:p w14:paraId="2BD69D7A" w14:textId="77777777" w:rsidR="00A9188C" w:rsidRPr="0004110D" w:rsidRDefault="00A9188C" w:rsidP="00251D80">
      <w:pPr>
        <w:rPr>
          <w:i/>
        </w:rPr>
      </w:pPr>
    </w:p>
    <w:p w14:paraId="636416A1" w14:textId="77777777" w:rsidR="008A76FD" w:rsidRPr="0004110D" w:rsidRDefault="008A76FD" w:rsidP="001C5C86">
      <w:pPr>
        <w:pStyle w:val="2"/>
      </w:pPr>
      <w:r w:rsidRPr="0004110D">
        <w:t>3</w:t>
      </w:r>
      <w:r w:rsidRPr="0004110D">
        <w:tab/>
        <w:t>Justification</w:t>
      </w:r>
    </w:p>
    <w:p w14:paraId="11C4F901" w14:textId="77777777" w:rsidR="00DC7F2C" w:rsidRPr="0004110D" w:rsidRDefault="002D75B7" w:rsidP="002D75B7">
      <w:pPr>
        <w:pStyle w:val="af0"/>
        <w:ind w:left="0" w:firstLine="0"/>
      </w:pPr>
      <w:r>
        <w:t xml:space="preserve">Based on the work in </w:t>
      </w:r>
      <w:r w:rsidRPr="0004110D">
        <w:t xml:space="preserve">Rel-15 and Rel-16, </w:t>
      </w:r>
      <w:r w:rsidR="00DC7F2C">
        <w:t xml:space="preserve">in Rel-17 </w:t>
      </w:r>
      <w:r w:rsidRPr="0004110D">
        <w:t xml:space="preserve">further </w:t>
      </w:r>
      <w:r w:rsidR="00602984">
        <w:rPr>
          <w:rFonts w:hint="eastAsia"/>
          <w:lang w:eastAsia="zh-CN"/>
        </w:rPr>
        <w:t>framework</w:t>
      </w:r>
      <w:r w:rsidR="00602984">
        <w:t xml:space="preserve"> </w:t>
      </w:r>
      <w:r w:rsidR="00602984">
        <w:rPr>
          <w:rFonts w:hint="eastAsia"/>
          <w:lang w:eastAsia="zh-CN"/>
        </w:rPr>
        <w:t>and</w:t>
      </w:r>
      <w:r w:rsidR="00602984">
        <w:t xml:space="preserve"> </w:t>
      </w:r>
      <w:r w:rsidRPr="0004110D">
        <w:t xml:space="preserve">solutions </w:t>
      </w:r>
      <w:r>
        <w:t xml:space="preserve">are investigated </w:t>
      </w:r>
      <w:r w:rsidRPr="0004110D">
        <w:t>for supporting network automation</w:t>
      </w:r>
      <w:r w:rsidRPr="0004110D">
        <w:rPr>
          <w:rFonts w:hint="eastAsia"/>
          <w:lang w:eastAsia="zh-CN"/>
        </w:rPr>
        <w:t xml:space="preserve"> </w:t>
      </w:r>
      <w:r w:rsidRPr="0004110D">
        <w:t>leveraging 5GC information exposure and network data analytics.</w:t>
      </w:r>
      <w:r w:rsidR="00602984">
        <w:t xml:space="preserve"> </w:t>
      </w:r>
      <w:r w:rsidR="00DC7F2C">
        <w:t xml:space="preserve">It </w:t>
      </w:r>
      <w:r w:rsidR="0061650E">
        <w:t>will be</w:t>
      </w:r>
      <w:r w:rsidR="0061650E" w:rsidRPr="0061650E">
        <w:t xml:space="preserve"> of benefit to</w:t>
      </w:r>
      <w:r w:rsidR="0061650E">
        <w:t xml:space="preserve"> </w:t>
      </w:r>
      <w:r w:rsidR="00602984">
        <w:t>have</w:t>
      </w:r>
      <w:r w:rsidR="0061650E">
        <w:t xml:space="preserve"> </w:t>
      </w:r>
      <w:r w:rsidR="0061650E">
        <w:rPr>
          <w:rFonts w:hint="eastAsia"/>
          <w:lang w:eastAsia="zh-CN"/>
        </w:rPr>
        <w:t>further</w:t>
      </w:r>
      <w:r w:rsidR="0061650E">
        <w:t xml:space="preserve"> </w:t>
      </w:r>
      <w:r w:rsidR="0061650E">
        <w:rPr>
          <w:rFonts w:hint="eastAsia"/>
          <w:lang w:eastAsia="zh-CN"/>
        </w:rPr>
        <w:t>discussion</w:t>
      </w:r>
      <w:r w:rsidR="0061650E">
        <w:rPr>
          <w:lang w:eastAsia="zh-CN"/>
        </w:rPr>
        <w:t xml:space="preserve"> </w:t>
      </w:r>
      <w:r w:rsidR="0061650E">
        <w:rPr>
          <w:rFonts w:hint="eastAsia"/>
          <w:lang w:eastAsia="zh-CN"/>
        </w:rPr>
        <w:t>on</w:t>
      </w:r>
      <w:r w:rsidR="0061650E">
        <w:rPr>
          <w:lang w:eastAsia="zh-CN"/>
        </w:rPr>
        <w:t xml:space="preserve"> </w:t>
      </w:r>
      <w:r w:rsidR="00854067">
        <w:rPr>
          <w:lang w:eastAsia="zh-CN"/>
        </w:rPr>
        <w:t xml:space="preserve">further </w:t>
      </w:r>
      <w:r w:rsidR="0061650E">
        <w:rPr>
          <w:rFonts w:hint="eastAsia"/>
          <w:lang w:eastAsia="zh-CN"/>
        </w:rPr>
        <w:t>architecture</w:t>
      </w:r>
      <w:r w:rsidR="0061650E">
        <w:rPr>
          <w:lang w:eastAsia="zh-CN"/>
        </w:rPr>
        <w:t xml:space="preserve"> </w:t>
      </w:r>
      <w:r w:rsidR="00854067">
        <w:rPr>
          <w:lang w:eastAsia="zh-CN"/>
        </w:rPr>
        <w:t>enhancement</w:t>
      </w:r>
      <w:r w:rsidR="00C651A0">
        <w:rPr>
          <w:lang w:eastAsia="zh-CN"/>
        </w:rPr>
        <w:t xml:space="preserve">, </w:t>
      </w:r>
      <w:r w:rsidR="006A6B61">
        <w:rPr>
          <w:lang w:eastAsia="zh-CN"/>
        </w:rPr>
        <w:t xml:space="preserve">new architecture, </w:t>
      </w:r>
      <w:r w:rsidR="00D2170F">
        <w:rPr>
          <w:lang w:eastAsia="zh-CN"/>
        </w:rPr>
        <w:t>and new</w:t>
      </w:r>
      <w:r w:rsidR="0061650E">
        <w:rPr>
          <w:lang w:eastAsia="zh-CN"/>
        </w:rPr>
        <w:t xml:space="preserve"> </w:t>
      </w:r>
      <w:r w:rsidR="0061650E">
        <w:rPr>
          <w:rFonts w:hint="eastAsia"/>
          <w:lang w:eastAsia="zh-CN"/>
        </w:rPr>
        <w:t>cases</w:t>
      </w:r>
      <w:r w:rsidR="00C651A0">
        <w:rPr>
          <w:lang w:eastAsia="zh-CN"/>
        </w:rPr>
        <w:t xml:space="preserve"> and</w:t>
      </w:r>
      <w:r w:rsidR="00D2170F">
        <w:rPr>
          <w:lang w:eastAsia="zh-CN"/>
        </w:rPr>
        <w:t xml:space="preserve"> </w:t>
      </w:r>
      <w:r w:rsidR="0061650E">
        <w:rPr>
          <w:lang w:eastAsia="zh-CN"/>
        </w:rPr>
        <w:t>Rel-17 leftover.</w:t>
      </w:r>
      <w:r w:rsidR="0061650E">
        <w:t xml:space="preserve"> </w:t>
      </w:r>
    </w:p>
    <w:p w14:paraId="4C915F06" w14:textId="77777777" w:rsidR="008A76FD" w:rsidRPr="0004110D" w:rsidRDefault="008A76FD" w:rsidP="001C5C86">
      <w:pPr>
        <w:pStyle w:val="2"/>
      </w:pPr>
      <w:r w:rsidRPr="0004110D">
        <w:t>4</w:t>
      </w:r>
      <w:r w:rsidRPr="0004110D">
        <w:tab/>
        <w:t>Objective</w:t>
      </w:r>
    </w:p>
    <w:p w14:paraId="7FF743D7" w14:textId="77777777" w:rsidR="00CC6E3B" w:rsidRPr="0004110D" w:rsidRDefault="00F14FF3" w:rsidP="007638BF">
      <w:pPr>
        <w:pStyle w:val="af0"/>
        <w:ind w:left="0" w:firstLine="0"/>
      </w:pPr>
      <w:r w:rsidRPr="0004110D">
        <w:t xml:space="preserve">This study item aims at </w:t>
      </w:r>
      <w:r w:rsidR="00F47A3C" w:rsidRPr="0004110D">
        <w:t xml:space="preserve">further </w:t>
      </w:r>
      <w:r w:rsidRPr="0004110D">
        <w:t xml:space="preserve">investigating system enhancements </w:t>
      </w:r>
      <w:r w:rsidR="00F47A3C" w:rsidRPr="0004110D">
        <w:t>for NWDAF</w:t>
      </w:r>
      <w:r w:rsidR="0007219F" w:rsidRPr="0004110D">
        <w:t xml:space="preserve">, based on what has been specified in </w:t>
      </w:r>
      <w:r w:rsidR="00DC7F2C">
        <w:t>the previous releases</w:t>
      </w:r>
      <w:r w:rsidR="00854067">
        <w:t xml:space="preserve"> to </w:t>
      </w:r>
      <w:r w:rsidRPr="0004110D">
        <w:t xml:space="preserve">allow 5GS to support network </w:t>
      </w:r>
      <w:r w:rsidR="00DC7F2C" w:rsidRPr="0004110D">
        <w:t>automatio</w:t>
      </w:r>
      <w:r w:rsidR="00DC7F2C">
        <w:t>n</w:t>
      </w:r>
      <w:r w:rsidRPr="0004110D">
        <w:rPr>
          <w:rFonts w:hint="eastAsia"/>
          <w:lang w:eastAsia="zh-CN"/>
        </w:rPr>
        <w:t>.</w:t>
      </w:r>
      <w:r w:rsidRPr="0004110D">
        <w:t xml:space="preserve"> </w:t>
      </w:r>
      <w:r w:rsidR="00A52103" w:rsidRPr="0004110D">
        <w:t xml:space="preserve">This study focuses on analytics for 5GC NFs with the target to support in their decision making, or in other way assist with applications, UE or session related analytics. </w:t>
      </w:r>
      <w:r w:rsidR="00CC6E3B" w:rsidRPr="0004110D">
        <w:rPr>
          <w:bCs/>
        </w:rPr>
        <w:t xml:space="preserve">The work will further study the necessary </w:t>
      </w:r>
      <w:r w:rsidR="008441DC" w:rsidRPr="0004110D">
        <w:rPr>
          <w:bCs/>
        </w:rPr>
        <w:t>inputs</w:t>
      </w:r>
      <w:r w:rsidR="00CC6E3B" w:rsidRPr="0004110D">
        <w:rPr>
          <w:bCs/>
        </w:rPr>
        <w:t xml:space="preserve"> to NWDAF and the necessary NWDAF outputs </w:t>
      </w:r>
      <w:r w:rsidR="00397A40" w:rsidRPr="003E1B7C">
        <w:rPr>
          <w:bCs/>
        </w:rPr>
        <w:t xml:space="preserve">and </w:t>
      </w:r>
      <w:r w:rsidR="00397A40" w:rsidRPr="003E1B7C">
        <w:t>to s</w:t>
      </w:r>
      <w:r w:rsidR="00602984">
        <w:t xml:space="preserve">tudy the potential enhancements, new </w:t>
      </w:r>
      <w:r w:rsidR="00602984">
        <w:rPr>
          <w:rFonts w:hint="eastAsia"/>
          <w:lang w:eastAsia="zh-CN"/>
        </w:rPr>
        <w:t>architecture</w:t>
      </w:r>
      <w:r w:rsidR="00602984">
        <w:t xml:space="preserve"> </w:t>
      </w:r>
      <w:r w:rsidR="006A6B61">
        <w:rPr>
          <w:lang w:eastAsia="zh-CN"/>
        </w:rPr>
        <w:t>,</w:t>
      </w:r>
      <w:r w:rsidR="006A6B61">
        <w:t xml:space="preserve"> </w:t>
      </w:r>
      <w:r w:rsidR="00397A40" w:rsidRPr="003E1B7C">
        <w:t>new scenarios</w:t>
      </w:r>
      <w:r w:rsidR="00C651A0">
        <w:t xml:space="preserve"> and R17 leftover</w:t>
      </w:r>
      <w:r w:rsidR="00397A40" w:rsidRPr="003E1B7C">
        <w:t xml:space="preserve"> for network data analytics</w:t>
      </w:r>
      <w:r w:rsidR="00397A40" w:rsidRPr="0004110D">
        <w:rPr>
          <w:bCs/>
        </w:rPr>
        <w:t xml:space="preserve"> </w:t>
      </w:r>
      <w:r w:rsidR="00CC6E3B" w:rsidRPr="0004110D">
        <w:rPr>
          <w:bCs/>
        </w:rPr>
        <w:t xml:space="preserve">in order to support: </w:t>
      </w:r>
    </w:p>
    <w:p w14:paraId="4BF28711" w14:textId="77777777" w:rsidR="00771594" w:rsidRPr="001B002C" w:rsidRDefault="008D1CF7" w:rsidP="006A264D">
      <w:pPr>
        <w:pStyle w:val="B1"/>
        <w:numPr>
          <w:ilvl w:val="1"/>
          <w:numId w:val="15"/>
        </w:numPr>
      </w:pPr>
      <w:r w:rsidRPr="00995D68">
        <w:t>O</w:t>
      </w:r>
      <w:r w:rsidRPr="003E1B7C">
        <w:t>bjective 1:</w:t>
      </w:r>
      <w:r w:rsidRPr="006B2CE5">
        <w:t xml:space="preserve"> </w:t>
      </w:r>
      <w:r w:rsidR="00406F3F" w:rsidRPr="003617FD">
        <w:t xml:space="preserve">The </w:t>
      </w:r>
      <w:r w:rsidR="007E4537" w:rsidRPr="001B002C">
        <w:t xml:space="preserve">following </w:t>
      </w:r>
      <w:r w:rsidR="0007219F" w:rsidRPr="001B002C">
        <w:t xml:space="preserve">key issues </w:t>
      </w:r>
      <w:r w:rsidR="00602984" w:rsidRPr="00602984">
        <w:rPr>
          <w:lang w:val="en-US" w:eastAsia="zh-CN"/>
        </w:rPr>
        <w:t xml:space="preserve">deprioritized </w:t>
      </w:r>
      <w:r w:rsidR="00771594" w:rsidRPr="001B002C">
        <w:t>from R1</w:t>
      </w:r>
      <w:r w:rsidR="00602984">
        <w:t xml:space="preserve">7 </w:t>
      </w:r>
    </w:p>
    <w:p w14:paraId="323469AC" w14:textId="77777777" w:rsidR="00152BEE" w:rsidRPr="0060298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KI#3. Mapping of NWDAF use cases to NFs and identify actions that could be taken based on NWDAF analytics and predictions </w:t>
      </w:r>
    </w:p>
    <w:p w14:paraId="1FC6C4CD" w14:textId="77777777" w:rsidR="00152BEE" w:rsidRPr="0060298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KI#5. New types of outputs provided by NWDAF </w:t>
      </w:r>
    </w:p>
    <w:p w14:paraId="2778B3BB" w14:textId="77777777" w:rsidR="00152BEE" w:rsidRPr="0060298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KI#6. Study possible mechanisms for improved correctness of NWDAF analytics </w:t>
      </w:r>
    </w:p>
    <w:p w14:paraId="5C93DCCE" w14:textId="77777777" w:rsidR="00152BEE" w:rsidRPr="0060298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KI#20. NWDAF assisting in detecting anomaly events for the user plane </w:t>
      </w:r>
    </w:p>
    <w:p w14:paraId="2F8ABCCE" w14:textId="77777777" w:rsidR="00096BF8" w:rsidRDefault="00096BF8" w:rsidP="006A264D">
      <w:pPr>
        <w:pStyle w:val="B1"/>
        <w:numPr>
          <w:ilvl w:val="1"/>
          <w:numId w:val="15"/>
        </w:numPr>
      </w:pPr>
      <w:r w:rsidRPr="00995D68">
        <w:t>O</w:t>
      </w:r>
      <w:r w:rsidRPr="003E1B7C">
        <w:t xml:space="preserve">bjective </w:t>
      </w:r>
      <w:r>
        <w:t>2</w:t>
      </w:r>
      <w:r w:rsidRPr="003E1B7C">
        <w:t>:</w:t>
      </w:r>
      <w:r w:rsidRPr="006B2CE5">
        <w:t xml:space="preserve"> </w:t>
      </w:r>
      <w:r>
        <w:t xml:space="preserve">KIs </w:t>
      </w:r>
      <w:r>
        <w:rPr>
          <w:lang w:val="en-US" w:eastAsia="zh-CN"/>
        </w:rPr>
        <w:t xml:space="preserve">with no conclusion </w:t>
      </w:r>
      <w:r w:rsidRPr="001B002C">
        <w:t>from R1</w:t>
      </w:r>
      <w:r>
        <w:t>7</w:t>
      </w:r>
    </w:p>
    <w:p w14:paraId="7879E8E0" w14:textId="77777777" w:rsidR="00096BF8" w:rsidRPr="00602984" w:rsidRDefault="00096BF8" w:rsidP="00096BF8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KI#2. Multiple NWDAF instances on </w:t>
      </w:r>
      <w:r w:rsidR="00AC299C">
        <w:rPr>
          <w:lang w:val="en-US" w:eastAsia="zh-CN"/>
        </w:rPr>
        <w:t xml:space="preserve">horizontal </w:t>
      </w:r>
      <w:r w:rsidRPr="00602984">
        <w:rPr>
          <w:lang w:val="en-US" w:eastAsia="zh-CN"/>
        </w:rPr>
        <w:t>Federated ML</w:t>
      </w:r>
    </w:p>
    <w:p w14:paraId="77E7C27F" w14:textId="77777777" w:rsidR="00096BF8" w:rsidRPr="00602984" w:rsidRDefault="00096BF8" w:rsidP="00096BF8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 xml:space="preserve">KI#14. NWDAF-assisted application detection </w:t>
      </w:r>
    </w:p>
    <w:p w14:paraId="111D7C59" w14:textId="77777777" w:rsidR="00B30D82" w:rsidRPr="00D2170F" w:rsidRDefault="00096BF8" w:rsidP="00B30D82">
      <w:pPr>
        <w:pStyle w:val="B1"/>
        <w:numPr>
          <w:ilvl w:val="2"/>
          <w:numId w:val="15"/>
        </w:numPr>
      </w:pPr>
      <w:r w:rsidRPr="00602984">
        <w:rPr>
          <w:lang w:val="en-US" w:eastAsia="zh-CN"/>
        </w:rPr>
        <w:t>KI#21. NWDAF assisting in user plane performance</w:t>
      </w:r>
    </w:p>
    <w:p w14:paraId="33381FB3" w14:textId="77777777" w:rsidR="006A6B61" w:rsidRDefault="006A6B61" w:rsidP="006A6B61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>Roaming data/analytics exchange (including network sharing)</w:t>
      </w:r>
    </w:p>
    <w:p w14:paraId="0B24E6CE" w14:textId="77777777" w:rsidR="00D77585" w:rsidRPr="00602984" w:rsidRDefault="00D77585" w:rsidP="00D2170F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>Online Learning (discussed in R17 and more study needed )</w:t>
      </w:r>
    </w:p>
    <w:p w14:paraId="21B718F9" w14:textId="77777777" w:rsidR="00E45450" w:rsidRPr="0004110D" w:rsidRDefault="008D1CF7" w:rsidP="006A264D">
      <w:pPr>
        <w:pStyle w:val="B1"/>
        <w:numPr>
          <w:ilvl w:val="1"/>
          <w:numId w:val="15"/>
        </w:numPr>
      </w:pPr>
      <w:r w:rsidRPr="003E1B7C">
        <w:t xml:space="preserve">Objective </w:t>
      </w:r>
      <w:r w:rsidR="00B30D82">
        <w:t>3</w:t>
      </w:r>
      <w:r w:rsidRPr="003E1B7C">
        <w:t>:</w:t>
      </w:r>
      <w:r>
        <w:t xml:space="preserve"> </w:t>
      </w:r>
      <w:r w:rsidR="00CC6E3B" w:rsidRPr="0004110D">
        <w:t>R</w:t>
      </w:r>
      <w:r w:rsidR="008B577C" w:rsidRPr="0004110D">
        <w:t>el-</w:t>
      </w:r>
      <w:r w:rsidR="00CC6E3B" w:rsidRPr="0004110D">
        <w:t>1</w:t>
      </w:r>
      <w:r w:rsidR="00602984">
        <w:t>7</w:t>
      </w:r>
      <w:r w:rsidR="00CC6E3B" w:rsidRPr="0004110D">
        <w:t xml:space="preserve"> features enhancement</w:t>
      </w:r>
      <w:r w:rsidR="00146E64" w:rsidRPr="0004110D">
        <w:t>:</w:t>
      </w:r>
      <w:r w:rsidR="00CC6E3B" w:rsidRPr="0004110D">
        <w:t xml:space="preserve"> </w:t>
      </w:r>
    </w:p>
    <w:p w14:paraId="0845BB69" w14:textId="77777777" w:rsidR="00602984" w:rsidRPr="00602984" w:rsidRDefault="00602984" w:rsidP="00602984">
      <w:pPr>
        <w:pStyle w:val="B1"/>
        <w:numPr>
          <w:ilvl w:val="2"/>
          <w:numId w:val="15"/>
        </w:numPr>
      </w:pPr>
      <w:r w:rsidRPr="00602984">
        <w:t xml:space="preserve">KI#11: further enhancement data collection efficiency </w:t>
      </w:r>
    </w:p>
    <w:p w14:paraId="76337266" w14:textId="77777777" w:rsidR="00602984" w:rsidRPr="00602984" w:rsidRDefault="00602984" w:rsidP="00602984">
      <w:pPr>
        <w:pStyle w:val="B1"/>
        <w:numPr>
          <w:ilvl w:val="2"/>
          <w:numId w:val="15"/>
        </w:numPr>
      </w:pPr>
      <w:r w:rsidRPr="00602984">
        <w:rPr>
          <w:rFonts w:hint="eastAsia"/>
        </w:rPr>
        <w:t xml:space="preserve">KI#12: enhanced NWDAF-assisted RFSP policy </w:t>
      </w:r>
      <w:r w:rsidR="00910092">
        <w:t xml:space="preserve">e.g. data collection from 4G/WiFi and </w:t>
      </w:r>
      <w:r w:rsidR="00910092" w:rsidRPr="00910092">
        <w:t>policy harmonization between UE and network</w:t>
      </w:r>
      <w:r w:rsidR="00910092" w:rsidRPr="00910092" w:rsidDel="000725AA">
        <w:rPr>
          <w:rFonts w:hint="eastAsia"/>
        </w:rPr>
        <w:t xml:space="preserve"> </w:t>
      </w:r>
    </w:p>
    <w:p w14:paraId="2EB8A94B" w14:textId="77777777" w:rsidR="00602984" w:rsidRPr="0077005E" w:rsidRDefault="00602984" w:rsidP="00602984">
      <w:pPr>
        <w:pStyle w:val="B1"/>
        <w:numPr>
          <w:ilvl w:val="2"/>
          <w:numId w:val="15"/>
        </w:numPr>
      </w:pPr>
      <w:r w:rsidRPr="003B1B52">
        <w:t xml:space="preserve">KI#19: </w:t>
      </w:r>
      <w:r w:rsidR="0077005E" w:rsidRPr="003B1B52">
        <w:t xml:space="preserve">enhanced </w:t>
      </w:r>
      <w:r w:rsidRPr="003B1B52">
        <w:t xml:space="preserve">ML Model </w:t>
      </w:r>
      <w:r w:rsidR="0077005E" w:rsidRPr="003B1B52">
        <w:t xml:space="preserve">sharing </w:t>
      </w:r>
      <w:r w:rsidRPr="0077005E">
        <w:t>(ML Model restricted in single vendor in R17)</w:t>
      </w:r>
      <w:r w:rsidR="00C57826">
        <w:t xml:space="preserve"> </w:t>
      </w:r>
    </w:p>
    <w:p w14:paraId="7D436DFF" w14:textId="77777777" w:rsidR="00602984" w:rsidRPr="0077005E" w:rsidRDefault="00602984" w:rsidP="00602984">
      <w:pPr>
        <w:pStyle w:val="B1"/>
        <w:numPr>
          <w:ilvl w:val="2"/>
          <w:numId w:val="15"/>
        </w:numPr>
      </w:pPr>
      <w:r w:rsidRPr="0077005E">
        <w:t>UPF data report to NWDAF</w:t>
      </w:r>
    </w:p>
    <w:p w14:paraId="1EDFC1FB" w14:textId="77777777" w:rsidR="00E45450" w:rsidRPr="0004110D" w:rsidRDefault="00572C98" w:rsidP="00602984">
      <w:pPr>
        <w:pStyle w:val="B1"/>
        <w:numPr>
          <w:ilvl w:val="1"/>
          <w:numId w:val="15"/>
        </w:numPr>
      </w:pPr>
      <w:r w:rsidRPr="003E1B7C">
        <w:t xml:space="preserve">Objective </w:t>
      </w:r>
      <w:r w:rsidR="00D77585">
        <w:t>4</w:t>
      </w:r>
      <w:r w:rsidRPr="003E1B7C">
        <w:t>:</w:t>
      </w:r>
      <w:r>
        <w:t xml:space="preserve"> </w:t>
      </w:r>
      <w:r w:rsidR="00602984" w:rsidRPr="00602984">
        <w:t>New architecture/Use Case(s)</w:t>
      </w:r>
      <w:r w:rsidR="00146E64" w:rsidRPr="0004110D">
        <w:t>:</w:t>
      </w:r>
      <w:r w:rsidR="00CC6E3B" w:rsidRPr="0004110D">
        <w:t xml:space="preserve"> </w:t>
      </w:r>
    </w:p>
    <w:p w14:paraId="092174DB" w14:textId="77777777" w:rsidR="00152BEE" w:rsidRPr="00602984" w:rsidRDefault="00152BEE" w:rsidP="003B1B52">
      <w:pPr>
        <w:pStyle w:val="NO"/>
        <w:numPr>
          <w:ilvl w:val="2"/>
          <w:numId w:val="20"/>
        </w:numPr>
        <w:rPr>
          <w:lang w:val="en-US" w:eastAsia="zh-CN"/>
        </w:rPr>
      </w:pPr>
      <w:r w:rsidRPr="00602984">
        <w:rPr>
          <w:lang w:val="en-US" w:eastAsia="zh-CN"/>
        </w:rPr>
        <w:t>Vertical Federated Learning (UE/CN/AF collaboration)</w:t>
      </w:r>
    </w:p>
    <w:p w14:paraId="638CB1A6" w14:textId="77777777" w:rsidR="00152BEE" w:rsidRPr="00602984" w:rsidRDefault="00152BEE" w:rsidP="003B1B52">
      <w:pPr>
        <w:pStyle w:val="NO"/>
        <w:numPr>
          <w:ilvl w:val="2"/>
          <w:numId w:val="20"/>
        </w:numPr>
        <w:rPr>
          <w:lang w:val="en-US" w:eastAsia="zh-CN"/>
        </w:rPr>
      </w:pPr>
      <w:r w:rsidRPr="00602984">
        <w:rPr>
          <w:lang w:val="en-US" w:eastAsia="zh-CN"/>
        </w:rPr>
        <w:t xml:space="preserve">Reinforcement Learning </w:t>
      </w:r>
    </w:p>
    <w:p w14:paraId="27882112" w14:textId="77777777" w:rsidR="00152BEE" w:rsidRDefault="00602984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>Policy recommendation based on virtual data  and simulation in NWDAF</w:t>
      </w:r>
    </w:p>
    <w:p w14:paraId="2C697B5E" w14:textId="36AED035" w:rsidR="00602984" w:rsidRDefault="00602984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>NWDAF interworking with IMS</w:t>
      </w:r>
    </w:p>
    <w:p w14:paraId="6B7650E6" w14:textId="3ACD6923" w:rsidR="00EA0356" w:rsidRDefault="00702E61" w:rsidP="00702E61">
      <w:pPr>
        <w:pStyle w:val="NO"/>
        <w:numPr>
          <w:ilvl w:val="2"/>
          <w:numId w:val="15"/>
        </w:numPr>
        <w:rPr>
          <w:lang w:val="en-US" w:eastAsia="zh-CN"/>
        </w:rPr>
      </w:pPr>
      <w:r w:rsidRPr="00702E61">
        <w:rPr>
          <w:lang w:val="en-US" w:eastAsia="zh-CN"/>
        </w:rPr>
        <w:lastRenderedPageBreak/>
        <w:t>NWDAF enhancements considering the finer granularity of location information than TA and cell level e.g. location information collec</w:t>
      </w:r>
      <w:r>
        <w:rPr>
          <w:lang w:val="en-US" w:eastAsia="zh-CN"/>
        </w:rPr>
        <w:t>tion from LCS NF(s) (e.g. GMLC)</w:t>
      </w:r>
    </w:p>
    <w:p w14:paraId="754727AC" w14:textId="14EDFA10" w:rsidR="00702E61" w:rsidRPr="00702E61" w:rsidRDefault="00702E61" w:rsidP="00702E61">
      <w:pPr>
        <w:pStyle w:val="NO"/>
        <w:overflowPunct/>
        <w:autoSpaceDE/>
        <w:autoSpaceDN/>
        <w:adjustRightInd/>
        <w:ind w:left="704" w:firstLine="0"/>
        <w:textAlignment w:val="auto"/>
        <w:rPr>
          <w:rFonts w:eastAsia="Times New Roman"/>
          <w:color w:val="auto"/>
          <w:lang w:eastAsia="en-US"/>
        </w:rPr>
      </w:pPr>
      <w:bookmarkStart w:id="1" w:name="_GoBack"/>
      <w:bookmarkEnd w:id="1"/>
      <w:r w:rsidRPr="00322A16">
        <w:rPr>
          <w:rFonts w:eastAsia="Times New Roman"/>
          <w:color w:val="auto"/>
          <w:lang w:eastAsia="en-US"/>
        </w:rPr>
        <w:t>Note:</w:t>
      </w:r>
      <w:r w:rsidRPr="00322A16">
        <w:rPr>
          <w:rFonts w:eastAsia="Times New Roman"/>
          <w:color w:val="auto"/>
          <w:lang w:eastAsia="en-US"/>
        </w:rPr>
        <w:tab/>
      </w:r>
      <w:r>
        <w:rPr>
          <w:lang w:val="en-US" w:eastAsia="zh-CN"/>
        </w:rPr>
        <w:t>L</w:t>
      </w:r>
      <w:r w:rsidRPr="00666A41">
        <w:rPr>
          <w:lang w:val="en-US" w:eastAsia="zh-CN"/>
        </w:rPr>
        <w:t>ocation information</w:t>
      </w:r>
      <w:r w:rsidRPr="00EF7024">
        <w:rPr>
          <w:rFonts w:eastAsia="Times New Roman"/>
          <w:color w:val="auto"/>
          <w:lang w:eastAsia="en-US"/>
        </w:rPr>
        <w:t xml:space="preserve"> </w:t>
      </w:r>
      <w:r w:rsidRPr="00666A41">
        <w:rPr>
          <w:lang w:val="en-US" w:eastAsia="zh-CN"/>
        </w:rPr>
        <w:t xml:space="preserve">granularity </w:t>
      </w:r>
      <w:r w:rsidRPr="00EF7024">
        <w:rPr>
          <w:rFonts w:eastAsia="Times New Roman"/>
          <w:color w:val="auto"/>
          <w:lang w:eastAsia="en-US"/>
        </w:rPr>
        <w:t>can be as described in clause 4.2 and 4.3, TS 22.071.</w:t>
      </w:r>
    </w:p>
    <w:p w14:paraId="65AE9818" w14:textId="77777777" w:rsidR="00707B98" w:rsidRPr="003B1B52" w:rsidRDefault="00707B98" w:rsidP="003B1B52">
      <w:pPr>
        <w:pStyle w:val="B1"/>
        <w:numPr>
          <w:ilvl w:val="1"/>
          <w:numId w:val="15"/>
        </w:numPr>
      </w:pPr>
      <w:r w:rsidRPr="003E1B7C">
        <w:t xml:space="preserve">Objective </w:t>
      </w:r>
      <w:r w:rsidR="00D77585">
        <w:t>5</w:t>
      </w:r>
      <w:r w:rsidRPr="003E1B7C">
        <w:t>:</w:t>
      </w:r>
      <w:r>
        <w:t xml:space="preserve"> Deployment</w:t>
      </w:r>
      <w:r w:rsidRPr="0004110D">
        <w:t xml:space="preserve">: </w:t>
      </w:r>
    </w:p>
    <w:p w14:paraId="760DAD7A" w14:textId="77777777" w:rsidR="00707B98" w:rsidRPr="00602984" w:rsidRDefault="00707B98" w:rsidP="00707B98">
      <w:pPr>
        <w:pStyle w:val="NO"/>
        <w:numPr>
          <w:ilvl w:val="2"/>
          <w:numId w:val="15"/>
        </w:numPr>
        <w:rPr>
          <w:lang w:val="en-US" w:eastAsia="zh-CN"/>
        </w:rPr>
      </w:pPr>
      <w:r w:rsidRPr="00602984">
        <w:rPr>
          <w:lang w:val="en-US" w:eastAsia="zh-CN"/>
        </w:rPr>
        <w:t>NWDAF Deployment options</w:t>
      </w:r>
    </w:p>
    <w:p w14:paraId="05C51C95" w14:textId="77777777" w:rsidR="00707B98" w:rsidRPr="003813EE" w:rsidRDefault="00707B98" w:rsidP="003B1B52">
      <w:pPr>
        <w:pStyle w:val="NO"/>
        <w:ind w:left="1124" w:firstLine="0"/>
        <w:rPr>
          <w:highlight w:val="yellow"/>
          <w:lang w:val="en-US" w:eastAsia="zh-CN"/>
        </w:rPr>
      </w:pPr>
    </w:p>
    <w:p w14:paraId="75E62BF6" w14:textId="77777777" w:rsidR="008A76FD" w:rsidRPr="0004110D" w:rsidRDefault="00174617" w:rsidP="001C5C86">
      <w:pPr>
        <w:pStyle w:val="2"/>
      </w:pPr>
      <w:bookmarkStart w:id="2" w:name="_Hlk504469826"/>
      <w:r w:rsidRPr="0004110D">
        <w:t>5</w:t>
      </w:r>
      <w:r w:rsidR="008A76FD" w:rsidRPr="0004110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930"/>
        <w:gridCol w:w="2330"/>
      </w:tblGrid>
      <w:tr w:rsidR="00050825" w:rsidRPr="0004110D" w14:paraId="73434FB9" w14:textId="77777777" w:rsidTr="00CF5AD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bookmarkEnd w:id="2"/>
          <w:p w14:paraId="1A31602D" w14:textId="77777777" w:rsidR="00050825" w:rsidRPr="0004110D" w:rsidRDefault="00050825" w:rsidP="00CF5AD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4110D">
              <w:rPr>
                <w:b/>
                <w:sz w:val="16"/>
                <w:szCs w:val="16"/>
              </w:rPr>
              <w:t xml:space="preserve">New specifications </w:t>
            </w:r>
            <w:r w:rsidRPr="000411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825" w:rsidRPr="0004110D" w14:paraId="2AEC740D" w14:textId="77777777" w:rsidTr="00AD281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660F1" w14:textId="77777777" w:rsidR="00050825" w:rsidRPr="0004110D" w:rsidRDefault="00050825" w:rsidP="00CF5ADD">
            <w:pPr>
              <w:spacing w:after="0"/>
              <w:ind w:right="-99"/>
              <w:rPr>
                <w:sz w:val="16"/>
                <w:szCs w:val="16"/>
              </w:rPr>
            </w:pPr>
            <w:r w:rsidRPr="000411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1FDC1" w14:textId="77777777" w:rsidR="00050825" w:rsidRPr="0004110D" w:rsidRDefault="00050825" w:rsidP="00CF5ADD">
            <w:pPr>
              <w:spacing w:after="0"/>
              <w:ind w:right="-99"/>
            </w:pPr>
            <w:r w:rsidRPr="0004110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0A6DD" w14:textId="77777777" w:rsidR="00050825" w:rsidRPr="0004110D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411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0E2647" w14:textId="77777777" w:rsidR="00050825" w:rsidRPr="0004110D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411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411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DF6243" w14:textId="77777777" w:rsidR="00050825" w:rsidRPr="0004110D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411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97077" w14:textId="77777777" w:rsidR="00050825" w:rsidRPr="0004110D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411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50825" w:rsidRPr="0004110D" w14:paraId="3DC71623" w14:textId="77777777" w:rsidTr="00AD2818">
        <w:tc>
          <w:tcPr>
            <w:tcW w:w="1617" w:type="dxa"/>
          </w:tcPr>
          <w:p w14:paraId="4C2CE300" w14:textId="77777777" w:rsidR="00050825" w:rsidRPr="003B1B52" w:rsidRDefault="00050825" w:rsidP="00CF5ADD">
            <w:r w:rsidRPr="003B1B52">
              <w:t>Internal TR</w:t>
            </w:r>
          </w:p>
        </w:tc>
        <w:tc>
          <w:tcPr>
            <w:tcW w:w="1134" w:type="dxa"/>
          </w:tcPr>
          <w:p w14:paraId="710D4D64" w14:textId="77777777" w:rsidR="00050825" w:rsidRPr="003B1B52" w:rsidRDefault="00B17625" w:rsidP="00CF5ADD">
            <w:pPr>
              <w:rPr>
                <w:i/>
              </w:rPr>
            </w:pPr>
            <w:r w:rsidRPr="003B1B52">
              <w:t>23</w:t>
            </w:r>
            <w:r w:rsidR="00E42BB1" w:rsidRPr="003B1B52">
              <w:t>.</w:t>
            </w:r>
            <w:r w:rsidRPr="003B1B52">
              <w:t>700-91</w:t>
            </w:r>
          </w:p>
        </w:tc>
        <w:tc>
          <w:tcPr>
            <w:tcW w:w="2409" w:type="dxa"/>
          </w:tcPr>
          <w:p w14:paraId="265EDFBA" w14:textId="77777777" w:rsidR="00050825" w:rsidRPr="003B1B52" w:rsidRDefault="007F0992" w:rsidP="00CF5ADD">
            <w:r w:rsidRPr="003B1B52">
              <w:t xml:space="preserve">Study on </w:t>
            </w:r>
            <w:r w:rsidR="00050825" w:rsidRPr="003B1B52">
              <w:t>Enablers for Network Automation for 5G - phase 2</w:t>
            </w:r>
          </w:p>
        </w:tc>
        <w:tc>
          <w:tcPr>
            <w:tcW w:w="993" w:type="dxa"/>
          </w:tcPr>
          <w:p w14:paraId="20B9B9B7" w14:textId="77777777" w:rsidR="00050825" w:rsidRPr="003B1B52" w:rsidRDefault="00D62B46" w:rsidP="007F0992">
            <w:r>
              <w:rPr>
                <w:rFonts w:hint="eastAsia"/>
                <w:lang w:eastAsia="zh-CN"/>
              </w:rPr>
              <w:t>March</w:t>
            </w:r>
            <w:r w:rsidR="00B17625" w:rsidRPr="003B1B52">
              <w:t xml:space="preserve"> 202</w:t>
            </w:r>
            <w:r>
              <w:t>2</w:t>
            </w:r>
          </w:p>
        </w:tc>
        <w:tc>
          <w:tcPr>
            <w:tcW w:w="930" w:type="dxa"/>
          </w:tcPr>
          <w:p w14:paraId="10165E7A" w14:textId="332694D7" w:rsidR="00050825" w:rsidRPr="00AD2818" w:rsidRDefault="00B17625" w:rsidP="00AD2818">
            <w:r w:rsidRPr="003B1B52">
              <w:rPr>
                <w:lang w:eastAsia="zh-CN"/>
              </w:rPr>
              <w:t>June</w:t>
            </w:r>
            <w:r w:rsidR="00AD2818">
              <w:rPr>
                <w:lang w:eastAsia="zh-CN"/>
              </w:rPr>
              <w:t xml:space="preserve"> </w:t>
            </w:r>
            <w:r w:rsidR="00D62B46" w:rsidRPr="003B1B52">
              <w:rPr>
                <w:lang w:eastAsia="zh-CN"/>
              </w:rPr>
              <w:t>202</w:t>
            </w:r>
            <w:r w:rsidR="00D62B46">
              <w:rPr>
                <w:lang w:eastAsia="zh-CN"/>
              </w:rPr>
              <w:t>2</w:t>
            </w:r>
          </w:p>
        </w:tc>
        <w:tc>
          <w:tcPr>
            <w:tcW w:w="2330" w:type="dxa"/>
          </w:tcPr>
          <w:p w14:paraId="45331C40" w14:textId="77777777" w:rsidR="00384DB5" w:rsidRPr="003B1B52" w:rsidRDefault="00384DB5" w:rsidP="001C02BF">
            <w:r w:rsidRPr="003B1B52">
              <w:t xml:space="preserve">First Rapporteur is responsible for objective </w:t>
            </w:r>
            <w:r w:rsidR="000B1CD6">
              <w:t>2</w:t>
            </w:r>
            <w:r w:rsidR="000B1CD6" w:rsidRPr="003B1B52">
              <w:t xml:space="preserve"> </w:t>
            </w:r>
            <w:r w:rsidR="00B045A0" w:rsidRPr="003B1B52">
              <w:t xml:space="preserve">&amp; Objective </w:t>
            </w:r>
            <w:r w:rsidR="000B1CD6">
              <w:t>4</w:t>
            </w:r>
            <w:r w:rsidR="000B1CD6" w:rsidRPr="00F53269">
              <w:t xml:space="preserve">&amp; Objective </w:t>
            </w:r>
            <w:r w:rsidR="000B1CD6">
              <w:t>5</w:t>
            </w:r>
            <w:r w:rsidRPr="003B1B52">
              <w:rPr>
                <w:rFonts w:hint="eastAsia"/>
              </w:rPr>
              <w:t>.</w:t>
            </w:r>
          </w:p>
          <w:p w14:paraId="54CFAA5A" w14:textId="77777777" w:rsidR="000E1952" w:rsidRPr="003B1B52" w:rsidRDefault="000E1952" w:rsidP="003617FD">
            <w:r w:rsidRPr="003B1B52">
              <w:t>Secondary Rapporteur is responsible for</w:t>
            </w:r>
            <w:r w:rsidR="00384DB5" w:rsidRPr="003B1B52">
              <w:t> objective</w:t>
            </w:r>
            <w:r w:rsidRPr="003B1B52">
              <w:t> </w:t>
            </w:r>
            <w:r w:rsidR="000B1CD6">
              <w:t>1</w:t>
            </w:r>
            <w:r w:rsidR="00B045A0" w:rsidRPr="003B1B52">
              <w:t xml:space="preserve">&amp; Objective </w:t>
            </w:r>
            <w:r w:rsidR="000B1CD6">
              <w:t>3</w:t>
            </w:r>
            <w:r w:rsidR="000B1CD6" w:rsidRPr="003B1B52">
              <w:t xml:space="preserve"> </w:t>
            </w:r>
            <w:r w:rsidR="00D67A93" w:rsidRPr="003B1B52">
              <w:t>and also responsible for TR editing</w:t>
            </w:r>
            <w:r w:rsidRPr="003B1B52">
              <w:t>.</w:t>
            </w:r>
          </w:p>
        </w:tc>
      </w:tr>
    </w:tbl>
    <w:p w14:paraId="19A91595" w14:textId="77777777" w:rsidR="00050825" w:rsidRPr="0004110D" w:rsidRDefault="00050825" w:rsidP="00266B98">
      <w:pPr>
        <w:pStyle w:val="NO"/>
        <w:rPr>
          <w:lang w:val="en-US"/>
        </w:rPr>
      </w:pPr>
    </w:p>
    <w:p w14:paraId="06ADB8F1" w14:textId="77777777" w:rsidR="00151B4E" w:rsidRPr="0004110D" w:rsidRDefault="00266B98" w:rsidP="00A7476D">
      <w:pPr>
        <w:pStyle w:val="NO"/>
        <w:rPr>
          <w:lang w:val="en-US"/>
        </w:rPr>
      </w:pPr>
      <w:r w:rsidRPr="0004110D">
        <w:rPr>
          <w:lang w:val="en-US"/>
        </w:rPr>
        <w:t xml:space="preserve">Note 1:   </w:t>
      </w:r>
      <w:r w:rsidR="00A7476D" w:rsidRPr="00A7476D">
        <w:rPr>
          <w:lang w:val="en-US"/>
        </w:rPr>
        <w:t>For this study item, about 1</w:t>
      </w:r>
      <w:r w:rsidR="00A7476D">
        <w:rPr>
          <w:lang w:val="en-US"/>
        </w:rPr>
        <w:t>4</w:t>
      </w:r>
      <w:r w:rsidR="00A7476D" w:rsidRPr="00A7476D">
        <w:rPr>
          <w:lang w:val="en-US"/>
        </w:rPr>
        <w:t xml:space="preserve"> TUs are expected.</w:t>
      </w:r>
    </w:p>
    <w:p w14:paraId="519CB7C9" w14:textId="77777777" w:rsidR="00A841F8" w:rsidRPr="0004110D" w:rsidRDefault="00A841F8" w:rsidP="00266B98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04110D" w14:paraId="2E07EAD5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4389BE" w14:textId="77777777" w:rsidR="004C634D" w:rsidRPr="0004110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04110D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="00CD3153" w:rsidRPr="0004110D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4C634D" w:rsidRPr="0004110D" w14:paraId="091023D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8B8B0" w14:textId="77777777" w:rsidR="004C634D" w:rsidRPr="0004110D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04110D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61DA1B" w14:textId="77777777" w:rsidR="004C634D" w:rsidRPr="0004110D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4110D">
              <w:rPr>
                <w:sz w:val="16"/>
                <w:szCs w:val="16"/>
              </w:rPr>
              <w:t>D</w:t>
            </w:r>
            <w:r w:rsidRPr="000411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10E" w14:textId="77777777" w:rsidR="004C634D" w:rsidRPr="0004110D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04110D">
              <w:rPr>
                <w:sz w:val="16"/>
                <w:szCs w:val="16"/>
                <w:lang w:val="en-GB"/>
              </w:rPr>
              <w:t>Target completion plenary#</w:t>
            </w:r>
          </w:p>
        </w:tc>
      </w:tr>
      <w:tr w:rsidR="004C634D" w:rsidRPr="0004110D" w14:paraId="49CCBD1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1F1" w14:textId="77777777" w:rsidR="004C634D" w:rsidRPr="0004110D" w:rsidRDefault="004C634D" w:rsidP="00853660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DE47" w14:textId="77777777" w:rsidR="004C634D" w:rsidRPr="0004110D" w:rsidRDefault="004C634D" w:rsidP="00853660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0EE" w14:textId="77777777" w:rsidR="004C634D" w:rsidRPr="0004110D" w:rsidRDefault="004C634D" w:rsidP="00120D21">
            <w:pPr>
              <w:spacing w:after="0"/>
            </w:pPr>
          </w:p>
        </w:tc>
      </w:tr>
      <w:tr w:rsidR="00BB61CC" w:rsidRPr="0004110D" w14:paraId="2F4AC92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C0F" w14:textId="77777777" w:rsidR="00BB61CC" w:rsidRPr="0004110D" w:rsidRDefault="00BB61CC" w:rsidP="00BB61CC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D0D5" w14:textId="77777777" w:rsidR="00BB61CC" w:rsidRPr="0004110D" w:rsidRDefault="00BB61CC" w:rsidP="00BB61CC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5A3" w14:textId="77777777" w:rsidR="00BB61CC" w:rsidRPr="0004110D" w:rsidRDefault="00BB61CC" w:rsidP="00120D21">
            <w:pPr>
              <w:spacing w:after="0"/>
            </w:pPr>
          </w:p>
        </w:tc>
      </w:tr>
      <w:tr w:rsidR="00BB61CC" w:rsidRPr="0004110D" w14:paraId="0FAE548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558" w14:textId="77777777" w:rsidR="00BB61CC" w:rsidRPr="0004110D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4CE" w14:textId="77777777" w:rsidR="00BB61CC" w:rsidRPr="0004110D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BFE" w14:textId="77777777" w:rsidR="00BB61CC" w:rsidRPr="0004110D" w:rsidRDefault="00BB61CC" w:rsidP="00120D21">
            <w:pPr>
              <w:spacing w:after="0"/>
            </w:pPr>
          </w:p>
        </w:tc>
      </w:tr>
    </w:tbl>
    <w:p w14:paraId="2DEDEFE0" w14:textId="77777777" w:rsidR="00EE3346" w:rsidRPr="0004110D" w:rsidRDefault="00EE3346" w:rsidP="00EE3346"/>
    <w:p w14:paraId="1C1831A1" w14:textId="77777777" w:rsidR="008A76FD" w:rsidRPr="0004110D" w:rsidRDefault="00174617" w:rsidP="00944B28">
      <w:pPr>
        <w:pStyle w:val="2"/>
        <w:spacing w:before="0" w:after="0"/>
      </w:pPr>
      <w:r w:rsidRPr="0004110D">
        <w:t>6</w:t>
      </w:r>
      <w:r w:rsidR="008A76FD" w:rsidRPr="0004110D">
        <w:tab/>
        <w:t xml:space="preserve">Work item </w:t>
      </w:r>
      <w:r w:rsidRPr="0004110D">
        <w:t>R</w:t>
      </w:r>
      <w:r w:rsidR="008A76FD" w:rsidRPr="0004110D">
        <w:t>apporteur</w:t>
      </w:r>
      <w:r w:rsidR="005D44BE" w:rsidRPr="0004110D">
        <w:t>(</w:t>
      </w:r>
      <w:r w:rsidR="008A76FD" w:rsidRPr="0004110D">
        <w:t>s</w:t>
      </w:r>
      <w:r w:rsidR="005D44BE" w:rsidRPr="0004110D">
        <w:t>)</w:t>
      </w:r>
    </w:p>
    <w:p w14:paraId="6734AB61" w14:textId="77777777" w:rsidR="00853660" w:rsidRPr="0004110D" w:rsidRDefault="00853660" w:rsidP="0033027D">
      <w:pPr>
        <w:ind w:right="-99"/>
      </w:pPr>
    </w:p>
    <w:p w14:paraId="6A9F836C" w14:textId="77777777" w:rsidR="00C87931" w:rsidRDefault="00C87931" w:rsidP="00C87931">
      <w:pPr>
        <w:spacing w:after="0"/>
        <w:rPr>
          <w:i/>
        </w:rPr>
      </w:pPr>
      <w:r>
        <w:rPr>
          <w:i/>
        </w:rPr>
        <w:t>Aihua Li, China Mobile</w:t>
      </w:r>
    </w:p>
    <w:p w14:paraId="0481C89D" w14:textId="77777777" w:rsidR="00C87931" w:rsidRDefault="00DA6D06" w:rsidP="00C87931">
      <w:pPr>
        <w:rPr>
          <w:color w:val="0000FF"/>
          <w:u w:val="single"/>
        </w:rPr>
      </w:pPr>
      <w:hyperlink r:id="rId11" w:history="1">
        <w:r w:rsidR="00C87931">
          <w:rPr>
            <w:rStyle w:val="aa"/>
          </w:rPr>
          <w:t>liaihua@chinamobile.com</w:t>
        </w:r>
      </w:hyperlink>
    </w:p>
    <w:p w14:paraId="01F9E49D" w14:textId="77777777" w:rsidR="00C87931" w:rsidRDefault="00C87931" w:rsidP="00C87931">
      <w:pPr>
        <w:rPr>
          <w:lang w:val="it-IT"/>
        </w:rPr>
      </w:pPr>
      <w:r>
        <w:rPr>
          <w:lang w:val="it-IT"/>
        </w:rPr>
        <w:t xml:space="preserve">Xiaobo Wu, </w:t>
      </w:r>
      <w:r w:rsidR="00983673">
        <w:rPr>
          <w:lang w:val="it-IT"/>
        </w:rPr>
        <w:t>v</w:t>
      </w:r>
      <w:r>
        <w:rPr>
          <w:lang w:val="it-IT"/>
        </w:rPr>
        <w:t xml:space="preserve">ivo </w:t>
      </w:r>
    </w:p>
    <w:p w14:paraId="6AC409A3" w14:textId="77777777" w:rsidR="00C87931" w:rsidRDefault="00DA6D06" w:rsidP="00C87931">
      <w:pPr>
        <w:rPr>
          <w:lang w:val="it-IT"/>
        </w:rPr>
      </w:pPr>
      <w:hyperlink r:id="rId12" w:history="1">
        <w:r w:rsidR="00C87931">
          <w:rPr>
            <w:rStyle w:val="aa"/>
          </w:rPr>
          <w:t>xiaobo.wu@vivo.com</w:t>
        </w:r>
      </w:hyperlink>
    </w:p>
    <w:p w14:paraId="7DB2B1AB" w14:textId="77777777" w:rsidR="001B5625" w:rsidRPr="00627778" w:rsidRDefault="001B5625" w:rsidP="00CB2D20">
      <w:pPr>
        <w:rPr>
          <w:rStyle w:val="aa"/>
          <w:lang w:val="it-IT"/>
        </w:rPr>
      </w:pPr>
    </w:p>
    <w:p w14:paraId="4B56DCD7" w14:textId="77777777" w:rsidR="008A76FD" w:rsidRPr="0004110D" w:rsidRDefault="00174617" w:rsidP="00944B28">
      <w:pPr>
        <w:pStyle w:val="2"/>
        <w:spacing w:before="0" w:after="0"/>
      </w:pPr>
      <w:r w:rsidRPr="0004110D">
        <w:t>7</w:t>
      </w:r>
      <w:r w:rsidR="009870A7" w:rsidRPr="0004110D">
        <w:tab/>
      </w:r>
      <w:r w:rsidR="008A76FD" w:rsidRPr="0004110D">
        <w:t>Work item leadership</w:t>
      </w:r>
    </w:p>
    <w:p w14:paraId="5E62F759" w14:textId="77777777" w:rsidR="00853660" w:rsidRPr="0004110D" w:rsidRDefault="00853660" w:rsidP="0033027D">
      <w:pPr>
        <w:ind w:right="-99"/>
      </w:pPr>
      <w:r w:rsidRPr="0004110D">
        <w:t>SA2</w:t>
      </w:r>
    </w:p>
    <w:p w14:paraId="15B809F8" w14:textId="77777777" w:rsidR="00557B2E" w:rsidRPr="0004110D" w:rsidRDefault="00557B2E" w:rsidP="009870A7">
      <w:pPr>
        <w:spacing w:after="0"/>
        <w:ind w:left="1134" w:right="-96"/>
      </w:pPr>
    </w:p>
    <w:p w14:paraId="50633381" w14:textId="77777777" w:rsidR="006E479D" w:rsidRPr="0004110D" w:rsidRDefault="00174617" w:rsidP="0058219C">
      <w:pPr>
        <w:pStyle w:val="2"/>
        <w:spacing w:before="0" w:after="0"/>
      </w:pPr>
      <w:r w:rsidRPr="0004110D">
        <w:t>8</w:t>
      </w:r>
      <w:r w:rsidRPr="0004110D">
        <w:tab/>
        <w:t>Aspects that involve other WGs</w:t>
      </w:r>
    </w:p>
    <w:p w14:paraId="08BBAF7D" w14:textId="77777777" w:rsidR="00135EB6" w:rsidRPr="0004110D" w:rsidRDefault="006E479D" w:rsidP="00004A4E">
      <w:pPr>
        <w:ind w:right="-99"/>
        <w:rPr>
          <w:lang w:eastAsia="zh-CN"/>
        </w:rPr>
      </w:pPr>
      <w:r w:rsidRPr="0004110D">
        <w:t>SA5</w:t>
      </w:r>
      <w:r w:rsidR="0007219F" w:rsidRPr="0004110D">
        <w:t xml:space="preserve">, </w:t>
      </w:r>
      <w:r w:rsidRPr="0004110D">
        <w:t>RAN2 and RAN3</w:t>
      </w:r>
      <w:r w:rsidR="00004A4E" w:rsidRPr="0004110D">
        <w:t xml:space="preserve"> are</w:t>
      </w:r>
      <w:r w:rsidR="00B26590" w:rsidRPr="0004110D">
        <w:t xml:space="preserve"> relevant</w:t>
      </w:r>
      <w:r w:rsidR="00004A4E" w:rsidRPr="0004110D">
        <w:t xml:space="preserve"> </w:t>
      </w:r>
      <w:r w:rsidR="00B26590" w:rsidRPr="0004110D">
        <w:t xml:space="preserve">working groups </w:t>
      </w:r>
      <w:r w:rsidR="00004A4E" w:rsidRPr="0004110D">
        <w:t>for this study and TR</w:t>
      </w:r>
      <w:r w:rsidR="00B26590" w:rsidRPr="0004110D">
        <w:t>, and</w:t>
      </w:r>
      <w:r w:rsidR="00004A4E" w:rsidRPr="0004110D">
        <w:t xml:space="preserve"> </w:t>
      </w:r>
      <w:r w:rsidR="00B26590" w:rsidRPr="0004110D">
        <w:t xml:space="preserve">tight </w:t>
      </w:r>
      <w:r w:rsidR="00004A4E" w:rsidRPr="0004110D">
        <w:t>coordinat</w:t>
      </w:r>
      <w:r w:rsidRPr="0004110D">
        <w:t>ion</w:t>
      </w:r>
      <w:r w:rsidR="00B26590" w:rsidRPr="0004110D">
        <w:t>/</w:t>
      </w:r>
      <w:r w:rsidRPr="0004110D">
        <w:t>alignment</w:t>
      </w:r>
      <w:r w:rsidR="009F0942" w:rsidRPr="0004110D">
        <w:t xml:space="preserve"> with them</w:t>
      </w:r>
      <w:r w:rsidRPr="0004110D">
        <w:t xml:space="preserve"> </w:t>
      </w:r>
      <w:r w:rsidR="00004A4E" w:rsidRPr="0004110D">
        <w:t>is expec</w:t>
      </w:r>
      <w:r w:rsidR="00627778">
        <w:t>ted during the work</w:t>
      </w:r>
      <w:r w:rsidR="008B3C1E" w:rsidRPr="0004110D">
        <w:t>.</w:t>
      </w:r>
    </w:p>
    <w:p w14:paraId="2347F6CC" w14:textId="77777777" w:rsidR="00F41A27" w:rsidRPr="0004110D" w:rsidRDefault="00872B3B" w:rsidP="004908F3">
      <w:pPr>
        <w:pStyle w:val="2"/>
        <w:spacing w:before="0"/>
      </w:pPr>
      <w:r w:rsidRPr="0004110D">
        <w:lastRenderedPageBreak/>
        <w:t>9</w:t>
      </w:r>
      <w:r w:rsidR="009870A7" w:rsidRPr="0004110D">
        <w:tab/>
      </w:r>
      <w:r w:rsidR="008A76FD" w:rsidRPr="0004110D">
        <w:t xml:space="preserve">Supporting </w:t>
      </w:r>
      <w:r w:rsidR="00C57C50" w:rsidRPr="0004110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FC42C2" w:rsidRPr="0004110D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04110D" w:rsidRDefault="00FC42C2" w:rsidP="00D340DC">
            <w:pPr>
              <w:pStyle w:val="TAH"/>
            </w:pPr>
            <w:r w:rsidRPr="0004110D">
              <w:t>Supporting IM name</w:t>
            </w:r>
          </w:p>
        </w:tc>
      </w:tr>
      <w:tr w:rsidR="00FC42C2" w:rsidRPr="0004110D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04110D" w:rsidRDefault="00EE45D6" w:rsidP="00EE45D6">
            <w:pPr>
              <w:pStyle w:val="TAL"/>
            </w:pPr>
            <w:r w:rsidRPr="0004110D">
              <w:rPr>
                <w:rFonts w:hint="eastAsia"/>
                <w:lang w:eastAsia="zh-CN"/>
              </w:rPr>
              <w:t xml:space="preserve">China </w:t>
            </w:r>
            <w:commentRangeStart w:id="3"/>
            <w:r w:rsidRPr="0004110D">
              <w:rPr>
                <w:rFonts w:hint="eastAsia"/>
                <w:lang w:eastAsia="zh-CN"/>
              </w:rPr>
              <w:t>Mobile</w:t>
            </w:r>
            <w:r w:rsidRPr="0004110D">
              <w:t xml:space="preserve"> </w:t>
            </w:r>
            <w:commentRangeEnd w:id="3"/>
            <w:r w:rsidR="00627778">
              <w:rPr>
                <w:rStyle w:val="a7"/>
                <w:rFonts w:ascii="Times New Roman" w:hAnsi="Times New Roman"/>
                <w:lang w:val="en-GB"/>
              </w:rPr>
              <w:commentReference w:id="3"/>
            </w:r>
          </w:p>
        </w:tc>
      </w:tr>
      <w:tr w:rsidR="00FC42C2" w:rsidRPr="0004110D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04110D" w:rsidRDefault="00C57826" w:rsidP="008D20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16273" w:rsidRPr="0004110D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04110D" w:rsidRDefault="00C57826" w:rsidP="008D208F">
            <w:pPr>
              <w:pStyle w:val="TAL"/>
            </w:pPr>
            <w:r w:rsidRPr="0004110D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4110D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04110D" w:rsidRDefault="00EE45D6" w:rsidP="008D208F">
            <w:pPr>
              <w:pStyle w:val="TAL"/>
              <w:rPr>
                <w:lang w:eastAsia="zh-CN"/>
              </w:rPr>
            </w:pPr>
            <w:r w:rsidRPr="0004110D">
              <w:t>Huawei</w:t>
            </w:r>
          </w:p>
        </w:tc>
      </w:tr>
      <w:tr w:rsidR="00FC42C2" w:rsidRPr="0004110D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4110D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04110D" w:rsidRDefault="00384DB5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China Southern Power Grid Co., Ltd</w:t>
            </w:r>
          </w:p>
        </w:tc>
      </w:tr>
      <w:tr w:rsidR="00FC42C2" w:rsidRPr="0004110D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AT</w:t>
            </w:r>
            <w:r w:rsidRPr="0004110D">
              <w:rPr>
                <w:lang w:eastAsia="zh-CN"/>
              </w:rPr>
              <w:t>&amp;</w:t>
            </w:r>
            <w:r w:rsidRPr="0004110D">
              <w:rPr>
                <w:rFonts w:hint="eastAsia"/>
                <w:lang w:eastAsia="zh-CN"/>
              </w:rPr>
              <w:t>T</w:t>
            </w:r>
          </w:p>
        </w:tc>
      </w:tr>
      <w:tr w:rsidR="00FC42C2" w:rsidRPr="0004110D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4110D" w14:paraId="390D894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A7657A7" w14:textId="77777777" w:rsidR="00FC42C2" w:rsidRPr="0004110D" w:rsidRDefault="00FC42C2" w:rsidP="00D340DC">
            <w:pPr>
              <w:pStyle w:val="TAL"/>
            </w:pPr>
            <w:r w:rsidRPr="0004110D">
              <w:t>Telecom Italia</w:t>
            </w:r>
          </w:p>
        </w:tc>
      </w:tr>
      <w:tr w:rsidR="00FC42C2" w:rsidRPr="0004110D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4110D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04110D" w:rsidRDefault="00724F66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CAICT</w:t>
            </w:r>
          </w:p>
        </w:tc>
      </w:tr>
      <w:tr w:rsidR="00FC42C2" w:rsidRPr="0004110D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NEC</w:t>
            </w:r>
          </w:p>
        </w:tc>
      </w:tr>
      <w:tr w:rsidR="00FC42C2" w:rsidRPr="0004110D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Alibab</w:t>
            </w:r>
            <w:r w:rsidRPr="0004110D">
              <w:rPr>
                <w:rFonts w:hint="eastAsia"/>
                <w:lang w:eastAsia="zh-CN"/>
              </w:rPr>
              <w:t>a</w:t>
            </w:r>
          </w:p>
        </w:tc>
      </w:tr>
      <w:tr w:rsidR="00FC42C2" w:rsidRPr="0004110D" w14:paraId="7F7F5249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4110D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ZTE</w:t>
            </w:r>
          </w:p>
        </w:tc>
      </w:tr>
      <w:tr w:rsidR="00FC42C2" w:rsidRPr="0004110D" w14:paraId="11C3BFD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315AE12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t>Verizon UK Ltd</w:t>
            </w:r>
          </w:p>
        </w:tc>
      </w:tr>
      <w:tr w:rsidR="00FC42C2" w:rsidRPr="0004110D" w14:paraId="150EB7C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Intel</w:t>
            </w:r>
          </w:p>
        </w:tc>
      </w:tr>
      <w:tr w:rsidR="00FC42C2" w:rsidRPr="0004110D" w14:paraId="179E6C59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Deutsche Telekom</w:t>
            </w:r>
          </w:p>
        </w:tc>
      </w:tr>
      <w:tr w:rsidR="00FC42C2" w:rsidRPr="0004110D" w14:paraId="65862E5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Convida Wireless</w:t>
            </w:r>
          </w:p>
        </w:tc>
      </w:tr>
      <w:tr w:rsidR="00FC42C2" w:rsidRPr="0004110D" w14:paraId="5FD8A68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7AC80DE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t>Motorola Mobility</w:t>
            </w:r>
            <w:r w:rsidRPr="0004110D">
              <w:rPr>
                <w:rFonts w:hint="eastAsia"/>
                <w:lang w:eastAsia="zh-CN"/>
              </w:rPr>
              <w:t xml:space="preserve"> </w:t>
            </w:r>
          </w:p>
        </w:tc>
      </w:tr>
      <w:tr w:rsidR="00FC42C2" w:rsidRPr="0004110D" w14:paraId="4B9C885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578853F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Ericsson</w:t>
            </w:r>
          </w:p>
        </w:tc>
      </w:tr>
      <w:tr w:rsidR="00FC42C2" w:rsidRPr="0004110D" w14:paraId="134C023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4110D" w14:paraId="6D5D62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FE71B7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Sprint</w:t>
            </w:r>
          </w:p>
        </w:tc>
      </w:tr>
      <w:tr w:rsidR="00FC42C2" w:rsidRPr="0004110D" w14:paraId="6648F5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NTT DoCoMo</w:t>
            </w:r>
          </w:p>
        </w:tc>
      </w:tr>
      <w:tr w:rsidR="00FC42C2" w:rsidRPr="0004110D" w14:paraId="10E190A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77777777" w:rsidR="00FC42C2" w:rsidRPr="0004110D" w:rsidRDefault="00FC42C2" w:rsidP="00D340DC">
            <w:pPr>
              <w:pStyle w:val="TAL"/>
              <w:rPr>
                <w:lang w:eastAsia="zh-CN"/>
              </w:rPr>
            </w:pPr>
            <w:r w:rsidRPr="0004110D">
              <w:rPr>
                <w:lang w:eastAsia="zh-CN"/>
              </w:rPr>
              <w:t>ETRI</w:t>
            </w:r>
          </w:p>
        </w:tc>
      </w:tr>
      <w:tr w:rsidR="001C533F" w:rsidRPr="0004110D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04110D" w:rsidRDefault="001C533F" w:rsidP="00D340DC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Tencent</w:t>
            </w:r>
          </w:p>
        </w:tc>
      </w:tr>
      <w:tr w:rsidR="00EA241E" w:rsidRPr="0004110D" w14:paraId="3877B6E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A80C0F7" w14:textId="77777777" w:rsidR="00EA241E" w:rsidRPr="0004110D" w:rsidRDefault="00EA241E" w:rsidP="00D340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110D">
              <w:rPr>
                <w:rFonts w:cs="Arial" w:hint="eastAsia"/>
                <w:szCs w:val="18"/>
                <w:lang w:eastAsia="zh-CN"/>
              </w:rPr>
              <w:t>Cisco</w:t>
            </w:r>
            <w:r w:rsidR="00E66240" w:rsidRPr="0004110D">
              <w:rPr>
                <w:rFonts w:cs="Arial"/>
                <w:szCs w:val="18"/>
                <w:lang w:eastAsia="zh-CN"/>
              </w:rPr>
              <w:t xml:space="preserve"> Systems</w:t>
            </w:r>
          </w:p>
        </w:tc>
      </w:tr>
      <w:tr w:rsidR="007E06F4" w:rsidRPr="0004110D" w14:paraId="7DFCBD6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3B05012" w14:textId="77777777" w:rsidR="007E06F4" w:rsidRPr="0004110D" w:rsidRDefault="007E06F4" w:rsidP="00D340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110D">
              <w:rPr>
                <w:rFonts w:cs="Arial"/>
                <w:szCs w:val="18"/>
                <w:lang w:eastAsia="zh-CN"/>
              </w:rPr>
              <w:t>OPPO</w:t>
            </w:r>
          </w:p>
        </w:tc>
      </w:tr>
      <w:tr w:rsidR="00613886" w:rsidRPr="0004110D" w14:paraId="494A5BE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3FBADE0" w14:textId="77777777" w:rsidR="00613886" w:rsidRPr="0004110D" w:rsidRDefault="007536FA" w:rsidP="00D340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110D">
              <w:rPr>
                <w:rFonts w:cs="Arial"/>
                <w:szCs w:val="18"/>
                <w:lang w:eastAsia="zh-CN"/>
              </w:rPr>
              <w:t>Viv</w:t>
            </w:r>
            <w:r w:rsidR="00613886" w:rsidRPr="0004110D">
              <w:rPr>
                <w:rFonts w:cs="Arial"/>
                <w:szCs w:val="18"/>
                <w:lang w:eastAsia="zh-CN"/>
              </w:rPr>
              <w:t>o</w:t>
            </w:r>
          </w:p>
        </w:tc>
      </w:tr>
      <w:tr w:rsidR="008E2068" w:rsidRPr="0004110D" w14:paraId="4C746C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4B41AC9" w14:textId="77777777" w:rsidR="008E2068" w:rsidRPr="0004110D" w:rsidRDefault="008E2068" w:rsidP="008E2068">
            <w:pPr>
              <w:pStyle w:val="TAL"/>
              <w:rPr>
                <w:lang w:eastAsia="zh-CN"/>
              </w:rPr>
            </w:pPr>
            <w:r w:rsidRPr="0004110D">
              <w:rPr>
                <w:rFonts w:hint="eastAsia"/>
                <w:lang w:eastAsia="zh-CN"/>
              </w:rPr>
              <w:t>Nokia</w:t>
            </w:r>
          </w:p>
        </w:tc>
      </w:tr>
      <w:tr w:rsidR="008E2068" w:rsidRPr="0004110D" w14:paraId="5051F93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97388C0" w14:textId="77777777" w:rsidR="008E2068" w:rsidRPr="0004110D" w:rsidRDefault="008E2068" w:rsidP="008E2068">
            <w:pPr>
              <w:pStyle w:val="TAL"/>
              <w:rPr>
                <w:rFonts w:cs="Arial"/>
                <w:szCs w:val="18"/>
                <w:lang w:val="en-US"/>
              </w:rPr>
            </w:pPr>
            <w:r w:rsidRPr="0004110D">
              <w:rPr>
                <w:rFonts w:cs="Arial"/>
                <w:szCs w:val="18"/>
              </w:rPr>
              <w:t>Nokia Shanghai Bell</w:t>
            </w:r>
          </w:p>
        </w:tc>
      </w:tr>
      <w:tr w:rsidR="008E2068" w:rsidRPr="0004110D" w14:paraId="5DB0926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3D2165B" w14:textId="77777777" w:rsidR="008E2068" w:rsidRPr="0004110D" w:rsidRDefault="00E51D62" w:rsidP="008E2068">
            <w:pPr>
              <w:pStyle w:val="TAL"/>
              <w:rPr>
                <w:rFonts w:eastAsia="Malgun Gothic"/>
                <w:lang w:eastAsia="ko-KR"/>
              </w:rPr>
            </w:pPr>
            <w:r w:rsidRPr="0004110D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E15849" w:rsidRPr="0004110D" w14:paraId="221B9B0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EE32B1" w14:textId="77777777" w:rsidR="00E15849" w:rsidRPr="0004110D" w:rsidRDefault="00D3022D" w:rsidP="008E2068">
            <w:pPr>
              <w:pStyle w:val="TAL"/>
              <w:rPr>
                <w:rFonts w:eastAsia="Malgun Gothic"/>
                <w:lang w:eastAsia="ko-KR"/>
              </w:rPr>
            </w:pPr>
            <w:r w:rsidRPr="0004110D">
              <w:rPr>
                <w:rFonts w:eastAsia="Malgun Gothic"/>
                <w:lang w:eastAsia="ko-KR"/>
              </w:rPr>
              <w:t>Samsung</w:t>
            </w:r>
          </w:p>
        </w:tc>
      </w:tr>
      <w:tr w:rsidR="00E15849" w:rsidRPr="0004110D" w14:paraId="232FA88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8161BA8" w14:textId="77777777" w:rsidR="00E15849" w:rsidRPr="0004110D" w:rsidRDefault="00467750" w:rsidP="008E2068">
            <w:pPr>
              <w:pStyle w:val="TAL"/>
              <w:rPr>
                <w:rFonts w:eastAsia="Malgun Gothic"/>
                <w:lang w:eastAsia="ko-KR"/>
              </w:rPr>
            </w:pPr>
            <w:r w:rsidRPr="0004110D">
              <w:rPr>
                <w:rFonts w:eastAsia="Malgun Gothic"/>
                <w:lang w:eastAsia="ko-KR"/>
              </w:rPr>
              <w:t>Spirent</w:t>
            </w:r>
          </w:p>
        </w:tc>
      </w:tr>
      <w:tr w:rsidR="00E15849" w:rsidRPr="00EA241E" w14:paraId="1741DC1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6618BEC" w14:textId="77777777" w:rsidR="00E15849" w:rsidRPr="00934792" w:rsidRDefault="001B165F" w:rsidP="008E2068">
            <w:pPr>
              <w:pStyle w:val="TAL"/>
              <w:rPr>
                <w:rFonts w:eastAsia="Malgun Gothic"/>
                <w:lang w:eastAsia="ko-KR"/>
              </w:rPr>
            </w:pPr>
            <w:r w:rsidRPr="0004110D">
              <w:rPr>
                <w:rFonts w:eastAsia="Malgun Gothic"/>
                <w:lang w:eastAsia="ko-KR"/>
              </w:rPr>
              <w:t>Sandvine</w:t>
            </w:r>
          </w:p>
        </w:tc>
      </w:tr>
      <w:tr w:rsidR="00B83827" w:rsidRPr="00EA241E" w14:paraId="02B1A88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A61648" w14:textId="77777777" w:rsidR="00B83827" w:rsidRPr="0004110D" w:rsidRDefault="00B83827" w:rsidP="008E206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KT</w:t>
            </w:r>
          </w:p>
        </w:tc>
      </w:tr>
      <w:tr w:rsidR="0027653F" w:rsidRPr="00EA241E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r w:rsidRPr="0027653F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0D78FA" w:rsidRPr="00EA241E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27653F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78FA">
              <w:rPr>
                <w:rFonts w:eastAsia="Malgun Gothic"/>
                <w:lang w:eastAsia="ko-KR"/>
              </w:rPr>
              <w:t>Academy of Broadcasting Science</w:t>
            </w:r>
          </w:p>
        </w:tc>
      </w:tr>
    </w:tbl>
    <w:p w14:paraId="70905543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user3" w:date="2021-04-23T15:20:00Z" w:initials="user3">
    <w:p w14:paraId="6C23D609" w14:textId="77777777" w:rsidR="00627778" w:rsidRPr="007D1CC9" w:rsidRDefault="00627778">
      <w:pPr>
        <w:pStyle w:val="a8"/>
        <w:rPr>
          <w:rFonts w:eastAsia="Yu Mincho"/>
        </w:rPr>
      </w:pPr>
      <w:r>
        <w:rPr>
          <w:rStyle w:val="a7"/>
        </w:rPr>
        <w:annotationRef/>
      </w:r>
      <w:r>
        <w:t xml:space="preserve">Supporting companies are </w:t>
      </w:r>
      <w:r w:rsidR="007D1CC9">
        <w:rPr>
          <w:rFonts w:hint="eastAsia"/>
          <w:lang w:eastAsia="zh-CN"/>
        </w:rPr>
        <w:t>almost</w:t>
      </w:r>
      <w:r w:rsidR="007D1CC9">
        <w:t xml:space="preserve"> </w:t>
      </w:r>
      <w:r>
        <w:t xml:space="preserve">copied from eNA_Ph2 WID, needing further </w:t>
      </w:r>
      <w:r>
        <w:rPr>
          <w:rFonts w:hint="eastAsia"/>
          <w:lang w:eastAsia="zh-CN"/>
        </w:rPr>
        <w:t>confirmation</w:t>
      </w:r>
      <w:r w:rsidR="007D1CC9">
        <w:rPr>
          <w:rFonts w:hint="eastAsia"/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23D60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5FE08" w14:textId="77777777" w:rsidR="00DA6D06" w:rsidRDefault="00DA6D06">
      <w:r>
        <w:separator/>
      </w:r>
    </w:p>
  </w:endnote>
  <w:endnote w:type="continuationSeparator" w:id="0">
    <w:p w14:paraId="7864A08F" w14:textId="77777777" w:rsidR="00DA6D06" w:rsidRDefault="00DA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F2B32" w14:textId="77777777" w:rsidR="00DA6D06" w:rsidRDefault="00DA6D06">
      <w:r>
        <w:separator/>
      </w:r>
    </w:p>
  </w:footnote>
  <w:footnote w:type="continuationSeparator" w:id="0">
    <w:p w14:paraId="449FC28E" w14:textId="77777777" w:rsidR="00DA6D06" w:rsidRDefault="00DA6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C08F9"/>
    <w:multiLevelType w:val="hybridMultilevel"/>
    <w:tmpl w:val="E5B8668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7"/>
  </w:num>
  <w:num w:numId="6">
    <w:abstractNumId w:val="13"/>
  </w:num>
  <w:num w:numId="7">
    <w:abstractNumId w:val="4"/>
  </w:num>
  <w:num w:numId="8">
    <w:abstractNumId w:val="6"/>
  </w:num>
  <w:num w:numId="9">
    <w:abstractNumId w:val="12"/>
  </w:num>
  <w:num w:numId="10">
    <w:abstractNumId w:val="0"/>
  </w:num>
  <w:num w:numId="11">
    <w:abstractNumId w:val="3"/>
  </w:num>
  <w:num w:numId="12">
    <w:abstractNumId w:val="9"/>
  </w:num>
  <w:num w:numId="13">
    <w:abstractNumId w:val="15"/>
  </w:num>
  <w:num w:numId="14">
    <w:abstractNumId w:val="5"/>
  </w:num>
  <w:num w:numId="15">
    <w:abstractNumId w:val="1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2"/>
  </w:num>
  <w:num w:numId="19">
    <w:abstractNumId w:val="14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FB1"/>
    <w:rsid w:val="00025316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7F9B"/>
    <w:rsid w:val="00050825"/>
    <w:rsid w:val="00052BF8"/>
    <w:rsid w:val="00052EA8"/>
    <w:rsid w:val="00053644"/>
    <w:rsid w:val="000566DD"/>
    <w:rsid w:val="00057116"/>
    <w:rsid w:val="0006303B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6962"/>
    <w:rsid w:val="00084035"/>
    <w:rsid w:val="0008484E"/>
    <w:rsid w:val="00090F0F"/>
    <w:rsid w:val="00096BF8"/>
    <w:rsid w:val="0009775E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CD6"/>
    <w:rsid w:val="000B55F4"/>
    <w:rsid w:val="000B61FD"/>
    <w:rsid w:val="000B635F"/>
    <w:rsid w:val="000C3B19"/>
    <w:rsid w:val="000C58B0"/>
    <w:rsid w:val="000C5FE3"/>
    <w:rsid w:val="000C6CAA"/>
    <w:rsid w:val="000C7CC0"/>
    <w:rsid w:val="000D04D6"/>
    <w:rsid w:val="000D122A"/>
    <w:rsid w:val="000D520D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7F66"/>
    <w:rsid w:val="001001BD"/>
    <w:rsid w:val="00102222"/>
    <w:rsid w:val="001071AC"/>
    <w:rsid w:val="001115DB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EB6"/>
    <w:rsid w:val="00141513"/>
    <w:rsid w:val="00143A06"/>
    <w:rsid w:val="00145A42"/>
    <w:rsid w:val="00146E64"/>
    <w:rsid w:val="00150C05"/>
    <w:rsid w:val="00151B4E"/>
    <w:rsid w:val="0015282E"/>
    <w:rsid w:val="00152BEE"/>
    <w:rsid w:val="00154967"/>
    <w:rsid w:val="00156AF8"/>
    <w:rsid w:val="00157035"/>
    <w:rsid w:val="001603C5"/>
    <w:rsid w:val="0016213B"/>
    <w:rsid w:val="00162B58"/>
    <w:rsid w:val="00163077"/>
    <w:rsid w:val="00167F15"/>
    <w:rsid w:val="00171D31"/>
    <w:rsid w:val="001721BA"/>
    <w:rsid w:val="00174617"/>
    <w:rsid w:val="001759A7"/>
    <w:rsid w:val="001760E2"/>
    <w:rsid w:val="00176C3E"/>
    <w:rsid w:val="0018139F"/>
    <w:rsid w:val="001818BE"/>
    <w:rsid w:val="00186A4D"/>
    <w:rsid w:val="00186D70"/>
    <w:rsid w:val="001871FA"/>
    <w:rsid w:val="001873C7"/>
    <w:rsid w:val="00191DC2"/>
    <w:rsid w:val="0019207D"/>
    <w:rsid w:val="00192A1D"/>
    <w:rsid w:val="0019373D"/>
    <w:rsid w:val="001943F0"/>
    <w:rsid w:val="00195E0A"/>
    <w:rsid w:val="00197C99"/>
    <w:rsid w:val="001A3B86"/>
    <w:rsid w:val="001A4192"/>
    <w:rsid w:val="001A5D66"/>
    <w:rsid w:val="001A6087"/>
    <w:rsid w:val="001B002C"/>
    <w:rsid w:val="001B070D"/>
    <w:rsid w:val="001B165F"/>
    <w:rsid w:val="001B1935"/>
    <w:rsid w:val="001B5625"/>
    <w:rsid w:val="001B5AD1"/>
    <w:rsid w:val="001B71EB"/>
    <w:rsid w:val="001C02BF"/>
    <w:rsid w:val="001C14FB"/>
    <w:rsid w:val="001C276A"/>
    <w:rsid w:val="001C39FB"/>
    <w:rsid w:val="001C41C1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30631"/>
    <w:rsid w:val="002361A8"/>
    <w:rsid w:val="00240DCD"/>
    <w:rsid w:val="00243657"/>
    <w:rsid w:val="00244EE2"/>
    <w:rsid w:val="002459B4"/>
    <w:rsid w:val="0024786B"/>
    <w:rsid w:val="0025073E"/>
    <w:rsid w:val="00251D80"/>
    <w:rsid w:val="0025361B"/>
    <w:rsid w:val="0025483B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4033"/>
    <w:rsid w:val="00276403"/>
    <w:rsid w:val="0027653F"/>
    <w:rsid w:val="00276A33"/>
    <w:rsid w:val="00287C4C"/>
    <w:rsid w:val="00290790"/>
    <w:rsid w:val="00290868"/>
    <w:rsid w:val="002948AC"/>
    <w:rsid w:val="002952B4"/>
    <w:rsid w:val="00295F4A"/>
    <w:rsid w:val="002975C7"/>
    <w:rsid w:val="002A0682"/>
    <w:rsid w:val="002A0795"/>
    <w:rsid w:val="002A301B"/>
    <w:rsid w:val="002A7060"/>
    <w:rsid w:val="002B0480"/>
    <w:rsid w:val="002B280C"/>
    <w:rsid w:val="002B3124"/>
    <w:rsid w:val="002B667C"/>
    <w:rsid w:val="002B7414"/>
    <w:rsid w:val="002B7A72"/>
    <w:rsid w:val="002C30C4"/>
    <w:rsid w:val="002C3A27"/>
    <w:rsid w:val="002C4D06"/>
    <w:rsid w:val="002D0777"/>
    <w:rsid w:val="002D7076"/>
    <w:rsid w:val="002D75B7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30045C"/>
    <w:rsid w:val="00303941"/>
    <w:rsid w:val="0030471B"/>
    <w:rsid w:val="003109CE"/>
    <w:rsid w:val="003126AA"/>
    <w:rsid w:val="00316779"/>
    <w:rsid w:val="0031680A"/>
    <w:rsid w:val="003172EC"/>
    <w:rsid w:val="00317D1D"/>
    <w:rsid w:val="003205AD"/>
    <w:rsid w:val="00325B3C"/>
    <w:rsid w:val="00326E0D"/>
    <w:rsid w:val="0033027D"/>
    <w:rsid w:val="003306FE"/>
    <w:rsid w:val="0033215D"/>
    <w:rsid w:val="003327ED"/>
    <w:rsid w:val="00335FB2"/>
    <w:rsid w:val="0034336A"/>
    <w:rsid w:val="003436B5"/>
    <w:rsid w:val="003436F2"/>
    <w:rsid w:val="00344158"/>
    <w:rsid w:val="00344FC3"/>
    <w:rsid w:val="00345F57"/>
    <w:rsid w:val="00346476"/>
    <w:rsid w:val="00347ACD"/>
    <w:rsid w:val="0035469D"/>
    <w:rsid w:val="003573F8"/>
    <w:rsid w:val="003617FD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4C7D"/>
    <w:rsid w:val="00397A40"/>
    <w:rsid w:val="003A0BF4"/>
    <w:rsid w:val="003A13E1"/>
    <w:rsid w:val="003A1EB0"/>
    <w:rsid w:val="003B10B8"/>
    <w:rsid w:val="003B1B52"/>
    <w:rsid w:val="003B40A0"/>
    <w:rsid w:val="003B4A15"/>
    <w:rsid w:val="003B4DE0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62A9"/>
    <w:rsid w:val="003D71A9"/>
    <w:rsid w:val="003E1B7C"/>
    <w:rsid w:val="003E1DB8"/>
    <w:rsid w:val="003E419A"/>
    <w:rsid w:val="003E66BA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1698"/>
    <w:rsid w:val="00414164"/>
    <w:rsid w:val="00414545"/>
    <w:rsid w:val="00416C29"/>
    <w:rsid w:val="0041789B"/>
    <w:rsid w:val="004179AE"/>
    <w:rsid w:val="004211F2"/>
    <w:rsid w:val="004221F0"/>
    <w:rsid w:val="004260A5"/>
    <w:rsid w:val="00432283"/>
    <w:rsid w:val="00433926"/>
    <w:rsid w:val="004373A2"/>
    <w:rsid w:val="0043745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7E3"/>
    <w:rsid w:val="004746E4"/>
    <w:rsid w:val="00476889"/>
    <w:rsid w:val="00476D4F"/>
    <w:rsid w:val="004805EC"/>
    <w:rsid w:val="0048267C"/>
    <w:rsid w:val="004855AF"/>
    <w:rsid w:val="00487239"/>
    <w:rsid w:val="004876B9"/>
    <w:rsid w:val="004908F3"/>
    <w:rsid w:val="0049097B"/>
    <w:rsid w:val="004913C0"/>
    <w:rsid w:val="004916FB"/>
    <w:rsid w:val="00492AE8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3718"/>
    <w:rsid w:val="004C58A4"/>
    <w:rsid w:val="004C5C5E"/>
    <w:rsid w:val="004C5F2D"/>
    <w:rsid w:val="004C634D"/>
    <w:rsid w:val="004C6B00"/>
    <w:rsid w:val="004C7308"/>
    <w:rsid w:val="004D1E46"/>
    <w:rsid w:val="004D24B9"/>
    <w:rsid w:val="004D2709"/>
    <w:rsid w:val="004D326A"/>
    <w:rsid w:val="004D79D4"/>
    <w:rsid w:val="004E2CE2"/>
    <w:rsid w:val="004E5172"/>
    <w:rsid w:val="004E6F8A"/>
    <w:rsid w:val="004E7528"/>
    <w:rsid w:val="004F0104"/>
    <w:rsid w:val="004F7FD7"/>
    <w:rsid w:val="0050192D"/>
    <w:rsid w:val="005025E0"/>
    <w:rsid w:val="00502CD2"/>
    <w:rsid w:val="005033FE"/>
    <w:rsid w:val="00503905"/>
    <w:rsid w:val="00504E33"/>
    <w:rsid w:val="005059F0"/>
    <w:rsid w:val="00506B1E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3B21"/>
    <w:rsid w:val="00535BB0"/>
    <w:rsid w:val="00543DB8"/>
    <w:rsid w:val="00545645"/>
    <w:rsid w:val="00552C2C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6BF1"/>
    <w:rsid w:val="0056748A"/>
    <w:rsid w:val="00567D9A"/>
    <w:rsid w:val="00570DE4"/>
    <w:rsid w:val="00572C98"/>
    <w:rsid w:val="00574059"/>
    <w:rsid w:val="00576BE9"/>
    <w:rsid w:val="005820DC"/>
    <w:rsid w:val="0058219C"/>
    <w:rsid w:val="005837A2"/>
    <w:rsid w:val="00587E3C"/>
    <w:rsid w:val="00590087"/>
    <w:rsid w:val="00590AE3"/>
    <w:rsid w:val="00593EBB"/>
    <w:rsid w:val="005946E3"/>
    <w:rsid w:val="00597A9D"/>
    <w:rsid w:val="005A18A8"/>
    <w:rsid w:val="005A2E50"/>
    <w:rsid w:val="005A5E3C"/>
    <w:rsid w:val="005B0CA8"/>
    <w:rsid w:val="005B1538"/>
    <w:rsid w:val="005B5497"/>
    <w:rsid w:val="005B6D74"/>
    <w:rsid w:val="005B6F2C"/>
    <w:rsid w:val="005C0623"/>
    <w:rsid w:val="005C4F58"/>
    <w:rsid w:val="005C5779"/>
    <w:rsid w:val="005C5E8D"/>
    <w:rsid w:val="005C78F2"/>
    <w:rsid w:val="005D057C"/>
    <w:rsid w:val="005D2B39"/>
    <w:rsid w:val="005D3FEC"/>
    <w:rsid w:val="005D44BE"/>
    <w:rsid w:val="005D633D"/>
    <w:rsid w:val="005D6FF7"/>
    <w:rsid w:val="005D7B35"/>
    <w:rsid w:val="005F290C"/>
    <w:rsid w:val="005F2A98"/>
    <w:rsid w:val="005F363A"/>
    <w:rsid w:val="005F58A5"/>
    <w:rsid w:val="0060105B"/>
    <w:rsid w:val="00602984"/>
    <w:rsid w:val="00604C69"/>
    <w:rsid w:val="0060520C"/>
    <w:rsid w:val="00611EC4"/>
    <w:rsid w:val="00612542"/>
    <w:rsid w:val="00613886"/>
    <w:rsid w:val="006146D2"/>
    <w:rsid w:val="0061650E"/>
    <w:rsid w:val="00620B3F"/>
    <w:rsid w:val="00620FFD"/>
    <w:rsid w:val="00622562"/>
    <w:rsid w:val="006239E7"/>
    <w:rsid w:val="00624B34"/>
    <w:rsid w:val="00624D24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41E3"/>
    <w:rsid w:val="00646103"/>
    <w:rsid w:val="00650405"/>
    <w:rsid w:val="0065337B"/>
    <w:rsid w:val="00654235"/>
    <w:rsid w:val="00654893"/>
    <w:rsid w:val="00654AD1"/>
    <w:rsid w:val="006579FF"/>
    <w:rsid w:val="00657E61"/>
    <w:rsid w:val="00661D06"/>
    <w:rsid w:val="00663360"/>
    <w:rsid w:val="00663CC1"/>
    <w:rsid w:val="006644F6"/>
    <w:rsid w:val="00664A21"/>
    <w:rsid w:val="00671212"/>
    <w:rsid w:val="00671BBB"/>
    <w:rsid w:val="00673777"/>
    <w:rsid w:val="00674B5C"/>
    <w:rsid w:val="00676C1F"/>
    <w:rsid w:val="00682237"/>
    <w:rsid w:val="00682994"/>
    <w:rsid w:val="0068410F"/>
    <w:rsid w:val="00687C76"/>
    <w:rsid w:val="00694A3C"/>
    <w:rsid w:val="00695C89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E0F19"/>
    <w:rsid w:val="006E17A9"/>
    <w:rsid w:val="006E1FDA"/>
    <w:rsid w:val="006E479D"/>
    <w:rsid w:val="006E5E87"/>
    <w:rsid w:val="006F4F06"/>
    <w:rsid w:val="006F545C"/>
    <w:rsid w:val="006F68FD"/>
    <w:rsid w:val="006F7631"/>
    <w:rsid w:val="00700481"/>
    <w:rsid w:val="00700FBF"/>
    <w:rsid w:val="007015BB"/>
    <w:rsid w:val="00702E6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50A6"/>
    <w:rsid w:val="0073019D"/>
    <w:rsid w:val="007344C3"/>
    <w:rsid w:val="00734866"/>
    <w:rsid w:val="007368EE"/>
    <w:rsid w:val="00741EA1"/>
    <w:rsid w:val="00742528"/>
    <w:rsid w:val="00744E7F"/>
    <w:rsid w:val="0074648C"/>
    <w:rsid w:val="00752249"/>
    <w:rsid w:val="0075252A"/>
    <w:rsid w:val="007536FA"/>
    <w:rsid w:val="00755712"/>
    <w:rsid w:val="00756E86"/>
    <w:rsid w:val="00757F71"/>
    <w:rsid w:val="0076115B"/>
    <w:rsid w:val="00761A7C"/>
    <w:rsid w:val="007638BF"/>
    <w:rsid w:val="0076413B"/>
    <w:rsid w:val="00764B84"/>
    <w:rsid w:val="00765028"/>
    <w:rsid w:val="0077005E"/>
    <w:rsid w:val="00770F21"/>
    <w:rsid w:val="00771594"/>
    <w:rsid w:val="0077350D"/>
    <w:rsid w:val="0078034D"/>
    <w:rsid w:val="00783C00"/>
    <w:rsid w:val="00790BCC"/>
    <w:rsid w:val="00792258"/>
    <w:rsid w:val="007936D1"/>
    <w:rsid w:val="007947B9"/>
    <w:rsid w:val="007955A8"/>
    <w:rsid w:val="00795CEE"/>
    <w:rsid w:val="00795F2F"/>
    <w:rsid w:val="007974F5"/>
    <w:rsid w:val="0079777F"/>
    <w:rsid w:val="007A5AA5"/>
    <w:rsid w:val="007B0376"/>
    <w:rsid w:val="007B0F49"/>
    <w:rsid w:val="007B328F"/>
    <w:rsid w:val="007B3523"/>
    <w:rsid w:val="007B56CB"/>
    <w:rsid w:val="007C18D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2211"/>
    <w:rsid w:val="007E2946"/>
    <w:rsid w:val="007E321B"/>
    <w:rsid w:val="007E4537"/>
    <w:rsid w:val="007F0992"/>
    <w:rsid w:val="007F522E"/>
    <w:rsid w:val="007F7421"/>
    <w:rsid w:val="008015CB"/>
    <w:rsid w:val="00801F7F"/>
    <w:rsid w:val="00802F3B"/>
    <w:rsid w:val="008041A6"/>
    <w:rsid w:val="0080476A"/>
    <w:rsid w:val="008048CD"/>
    <w:rsid w:val="008054BE"/>
    <w:rsid w:val="00806331"/>
    <w:rsid w:val="00806BF5"/>
    <w:rsid w:val="008079AB"/>
    <w:rsid w:val="00815414"/>
    <w:rsid w:val="00817BFD"/>
    <w:rsid w:val="00817D06"/>
    <w:rsid w:val="008228F5"/>
    <w:rsid w:val="00823DC7"/>
    <w:rsid w:val="008303C8"/>
    <w:rsid w:val="0083236E"/>
    <w:rsid w:val="00834A60"/>
    <w:rsid w:val="00835EAB"/>
    <w:rsid w:val="00837FC8"/>
    <w:rsid w:val="00841834"/>
    <w:rsid w:val="008441DC"/>
    <w:rsid w:val="00844D18"/>
    <w:rsid w:val="0084607B"/>
    <w:rsid w:val="00847933"/>
    <w:rsid w:val="00853660"/>
    <w:rsid w:val="00854067"/>
    <w:rsid w:val="00854C82"/>
    <w:rsid w:val="00855FBA"/>
    <w:rsid w:val="00863E89"/>
    <w:rsid w:val="00864F82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222A"/>
    <w:rsid w:val="00882E91"/>
    <w:rsid w:val="00884AA9"/>
    <w:rsid w:val="008901F6"/>
    <w:rsid w:val="008903C1"/>
    <w:rsid w:val="00890810"/>
    <w:rsid w:val="00891170"/>
    <w:rsid w:val="00892DB9"/>
    <w:rsid w:val="00896172"/>
    <w:rsid w:val="00896C03"/>
    <w:rsid w:val="00897B42"/>
    <w:rsid w:val="008A0C9E"/>
    <w:rsid w:val="008A1FF0"/>
    <w:rsid w:val="008A495D"/>
    <w:rsid w:val="008A6909"/>
    <w:rsid w:val="008A76FD"/>
    <w:rsid w:val="008B032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1BE0"/>
    <w:rsid w:val="008C29CE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F0E69"/>
    <w:rsid w:val="008F1718"/>
    <w:rsid w:val="008F313B"/>
    <w:rsid w:val="008F3163"/>
    <w:rsid w:val="008F5ECB"/>
    <w:rsid w:val="008F71AF"/>
    <w:rsid w:val="00900128"/>
    <w:rsid w:val="00903903"/>
    <w:rsid w:val="00903E50"/>
    <w:rsid w:val="00904EEF"/>
    <w:rsid w:val="00910092"/>
    <w:rsid w:val="00911CE0"/>
    <w:rsid w:val="009138FA"/>
    <w:rsid w:val="00914097"/>
    <w:rsid w:val="009143F8"/>
    <w:rsid w:val="00916402"/>
    <w:rsid w:val="00916821"/>
    <w:rsid w:val="00916BC1"/>
    <w:rsid w:val="00917F6D"/>
    <w:rsid w:val="00920BDA"/>
    <w:rsid w:val="00921113"/>
    <w:rsid w:val="00921784"/>
    <w:rsid w:val="00925B42"/>
    <w:rsid w:val="00926922"/>
    <w:rsid w:val="0093068C"/>
    <w:rsid w:val="00932DFD"/>
    <w:rsid w:val="00933072"/>
    <w:rsid w:val="009332C6"/>
    <w:rsid w:val="00934792"/>
    <w:rsid w:val="00936E8C"/>
    <w:rsid w:val="009375D5"/>
    <w:rsid w:val="00937DA8"/>
    <w:rsid w:val="009437A2"/>
    <w:rsid w:val="00944B28"/>
    <w:rsid w:val="00951545"/>
    <w:rsid w:val="00951A9B"/>
    <w:rsid w:val="0095681C"/>
    <w:rsid w:val="009602FA"/>
    <w:rsid w:val="00962D5C"/>
    <w:rsid w:val="0096318B"/>
    <w:rsid w:val="00967838"/>
    <w:rsid w:val="0096788B"/>
    <w:rsid w:val="00970518"/>
    <w:rsid w:val="00970605"/>
    <w:rsid w:val="00971BD9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2266"/>
    <w:rsid w:val="009939DE"/>
    <w:rsid w:val="009943B0"/>
    <w:rsid w:val="00994A54"/>
    <w:rsid w:val="00995D68"/>
    <w:rsid w:val="009A15D6"/>
    <w:rsid w:val="009A2E04"/>
    <w:rsid w:val="009A3BC4"/>
    <w:rsid w:val="009A4816"/>
    <w:rsid w:val="009B1569"/>
    <w:rsid w:val="009B1936"/>
    <w:rsid w:val="009B244B"/>
    <w:rsid w:val="009B493F"/>
    <w:rsid w:val="009C174A"/>
    <w:rsid w:val="009C2130"/>
    <w:rsid w:val="009C2977"/>
    <w:rsid w:val="009C2DCC"/>
    <w:rsid w:val="009C44FC"/>
    <w:rsid w:val="009C498E"/>
    <w:rsid w:val="009D0088"/>
    <w:rsid w:val="009D136E"/>
    <w:rsid w:val="009D3731"/>
    <w:rsid w:val="009D3F57"/>
    <w:rsid w:val="009D54C0"/>
    <w:rsid w:val="009E4CEE"/>
    <w:rsid w:val="009E6C21"/>
    <w:rsid w:val="009E7AFD"/>
    <w:rsid w:val="009F0942"/>
    <w:rsid w:val="009F3583"/>
    <w:rsid w:val="009F6E02"/>
    <w:rsid w:val="009F7959"/>
    <w:rsid w:val="00A013F1"/>
    <w:rsid w:val="00A01783"/>
    <w:rsid w:val="00A01CFF"/>
    <w:rsid w:val="00A03BC6"/>
    <w:rsid w:val="00A06B49"/>
    <w:rsid w:val="00A07469"/>
    <w:rsid w:val="00A1010C"/>
    <w:rsid w:val="00A10539"/>
    <w:rsid w:val="00A15763"/>
    <w:rsid w:val="00A202BE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40015"/>
    <w:rsid w:val="00A40360"/>
    <w:rsid w:val="00A404E6"/>
    <w:rsid w:val="00A448E7"/>
    <w:rsid w:val="00A44A3D"/>
    <w:rsid w:val="00A45DCB"/>
    <w:rsid w:val="00A46F83"/>
    <w:rsid w:val="00A47445"/>
    <w:rsid w:val="00A5206F"/>
    <w:rsid w:val="00A52103"/>
    <w:rsid w:val="00A55A0C"/>
    <w:rsid w:val="00A5663B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6E43"/>
    <w:rsid w:val="00A97180"/>
    <w:rsid w:val="00A9724C"/>
    <w:rsid w:val="00A97281"/>
    <w:rsid w:val="00A97A52"/>
    <w:rsid w:val="00AA0D6A"/>
    <w:rsid w:val="00AA260D"/>
    <w:rsid w:val="00AA7E18"/>
    <w:rsid w:val="00AB079F"/>
    <w:rsid w:val="00AB306A"/>
    <w:rsid w:val="00AB3D16"/>
    <w:rsid w:val="00AB3F35"/>
    <w:rsid w:val="00AB58BF"/>
    <w:rsid w:val="00AB60A8"/>
    <w:rsid w:val="00AC14B4"/>
    <w:rsid w:val="00AC299C"/>
    <w:rsid w:val="00AC370C"/>
    <w:rsid w:val="00AC3CCF"/>
    <w:rsid w:val="00AC78BA"/>
    <w:rsid w:val="00AD2818"/>
    <w:rsid w:val="00AD3814"/>
    <w:rsid w:val="00AD77C4"/>
    <w:rsid w:val="00AE25BF"/>
    <w:rsid w:val="00AE5D50"/>
    <w:rsid w:val="00AE7459"/>
    <w:rsid w:val="00AF0243"/>
    <w:rsid w:val="00AF0C13"/>
    <w:rsid w:val="00AF12B8"/>
    <w:rsid w:val="00AF41BB"/>
    <w:rsid w:val="00AF4CAF"/>
    <w:rsid w:val="00AF50EF"/>
    <w:rsid w:val="00AF52AD"/>
    <w:rsid w:val="00AF5D12"/>
    <w:rsid w:val="00AF5DE3"/>
    <w:rsid w:val="00B03AF5"/>
    <w:rsid w:val="00B03C01"/>
    <w:rsid w:val="00B042F0"/>
    <w:rsid w:val="00B045A0"/>
    <w:rsid w:val="00B078D6"/>
    <w:rsid w:val="00B115B4"/>
    <w:rsid w:val="00B1248D"/>
    <w:rsid w:val="00B13A79"/>
    <w:rsid w:val="00B14709"/>
    <w:rsid w:val="00B156C5"/>
    <w:rsid w:val="00B17625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248"/>
    <w:rsid w:val="00B518B0"/>
    <w:rsid w:val="00B55E0E"/>
    <w:rsid w:val="00B578C7"/>
    <w:rsid w:val="00B64306"/>
    <w:rsid w:val="00B64614"/>
    <w:rsid w:val="00B71B72"/>
    <w:rsid w:val="00B72A35"/>
    <w:rsid w:val="00B73B4C"/>
    <w:rsid w:val="00B73F75"/>
    <w:rsid w:val="00B74195"/>
    <w:rsid w:val="00B754B8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B22E3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10C"/>
    <w:rsid w:val="00BE62F8"/>
    <w:rsid w:val="00BE6547"/>
    <w:rsid w:val="00BF24D9"/>
    <w:rsid w:val="00BF25ED"/>
    <w:rsid w:val="00BF2FF3"/>
    <w:rsid w:val="00BF5F58"/>
    <w:rsid w:val="00BF61D6"/>
    <w:rsid w:val="00BF7C9D"/>
    <w:rsid w:val="00C01288"/>
    <w:rsid w:val="00C01E8C"/>
    <w:rsid w:val="00C025AA"/>
    <w:rsid w:val="00C03B03"/>
    <w:rsid w:val="00C03E01"/>
    <w:rsid w:val="00C05D19"/>
    <w:rsid w:val="00C1275D"/>
    <w:rsid w:val="00C12C8E"/>
    <w:rsid w:val="00C12E8E"/>
    <w:rsid w:val="00C23F0C"/>
    <w:rsid w:val="00C24EA8"/>
    <w:rsid w:val="00C27CA9"/>
    <w:rsid w:val="00C30EDA"/>
    <w:rsid w:val="00C317E7"/>
    <w:rsid w:val="00C3301F"/>
    <w:rsid w:val="00C3799C"/>
    <w:rsid w:val="00C41259"/>
    <w:rsid w:val="00C4132A"/>
    <w:rsid w:val="00C42F47"/>
    <w:rsid w:val="00C43D1E"/>
    <w:rsid w:val="00C44336"/>
    <w:rsid w:val="00C505B7"/>
    <w:rsid w:val="00C50F7C"/>
    <w:rsid w:val="00C51704"/>
    <w:rsid w:val="00C5446E"/>
    <w:rsid w:val="00C55822"/>
    <w:rsid w:val="00C5591F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495D"/>
    <w:rsid w:val="00C762CF"/>
    <w:rsid w:val="00C77CE9"/>
    <w:rsid w:val="00C81058"/>
    <w:rsid w:val="00C8429B"/>
    <w:rsid w:val="00C85918"/>
    <w:rsid w:val="00C8790B"/>
    <w:rsid w:val="00C87931"/>
    <w:rsid w:val="00C90175"/>
    <w:rsid w:val="00C92F38"/>
    <w:rsid w:val="00C95700"/>
    <w:rsid w:val="00CA0968"/>
    <w:rsid w:val="00CA168E"/>
    <w:rsid w:val="00CA1B17"/>
    <w:rsid w:val="00CA4A8D"/>
    <w:rsid w:val="00CB2A33"/>
    <w:rsid w:val="00CB2D20"/>
    <w:rsid w:val="00CB2FA6"/>
    <w:rsid w:val="00CB4236"/>
    <w:rsid w:val="00CB7402"/>
    <w:rsid w:val="00CC18E6"/>
    <w:rsid w:val="00CC205D"/>
    <w:rsid w:val="00CC5C4B"/>
    <w:rsid w:val="00CC6E3B"/>
    <w:rsid w:val="00CC72A4"/>
    <w:rsid w:val="00CC735C"/>
    <w:rsid w:val="00CD1DEA"/>
    <w:rsid w:val="00CD3153"/>
    <w:rsid w:val="00CD4B0B"/>
    <w:rsid w:val="00CD6E5E"/>
    <w:rsid w:val="00CE11CB"/>
    <w:rsid w:val="00CE35D7"/>
    <w:rsid w:val="00CE3A7D"/>
    <w:rsid w:val="00CF20AB"/>
    <w:rsid w:val="00CF5ADD"/>
    <w:rsid w:val="00CF6810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2170F"/>
    <w:rsid w:val="00D277A8"/>
    <w:rsid w:val="00D3022D"/>
    <w:rsid w:val="00D31CC8"/>
    <w:rsid w:val="00D32678"/>
    <w:rsid w:val="00D32A3D"/>
    <w:rsid w:val="00D334E7"/>
    <w:rsid w:val="00D335B5"/>
    <w:rsid w:val="00D33BD7"/>
    <w:rsid w:val="00D340DC"/>
    <w:rsid w:val="00D34AFD"/>
    <w:rsid w:val="00D47648"/>
    <w:rsid w:val="00D477F1"/>
    <w:rsid w:val="00D521C1"/>
    <w:rsid w:val="00D53503"/>
    <w:rsid w:val="00D62B46"/>
    <w:rsid w:val="00D6586E"/>
    <w:rsid w:val="00D67A93"/>
    <w:rsid w:val="00D709DA"/>
    <w:rsid w:val="00D71F40"/>
    <w:rsid w:val="00D744C7"/>
    <w:rsid w:val="00D770EE"/>
    <w:rsid w:val="00D77416"/>
    <w:rsid w:val="00D77585"/>
    <w:rsid w:val="00D80126"/>
    <w:rsid w:val="00D80FC6"/>
    <w:rsid w:val="00D8228C"/>
    <w:rsid w:val="00D827E2"/>
    <w:rsid w:val="00D82CB5"/>
    <w:rsid w:val="00D91547"/>
    <w:rsid w:val="00D91FB6"/>
    <w:rsid w:val="00D92ABF"/>
    <w:rsid w:val="00D92D5D"/>
    <w:rsid w:val="00D93798"/>
    <w:rsid w:val="00D96C57"/>
    <w:rsid w:val="00D97EEF"/>
    <w:rsid w:val="00DA6D06"/>
    <w:rsid w:val="00DA74F3"/>
    <w:rsid w:val="00DA7685"/>
    <w:rsid w:val="00DB158C"/>
    <w:rsid w:val="00DB333F"/>
    <w:rsid w:val="00DB3872"/>
    <w:rsid w:val="00DB69F3"/>
    <w:rsid w:val="00DB7DC6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99"/>
    <w:rsid w:val="00DD79C6"/>
    <w:rsid w:val="00DD7B1D"/>
    <w:rsid w:val="00DE302B"/>
    <w:rsid w:val="00DE38C0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291"/>
    <w:rsid w:val="00E13CB2"/>
    <w:rsid w:val="00E155F2"/>
    <w:rsid w:val="00E15849"/>
    <w:rsid w:val="00E17BF8"/>
    <w:rsid w:val="00E20C37"/>
    <w:rsid w:val="00E21739"/>
    <w:rsid w:val="00E221F5"/>
    <w:rsid w:val="00E32261"/>
    <w:rsid w:val="00E377D3"/>
    <w:rsid w:val="00E42BB1"/>
    <w:rsid w:val="00E43C10"/>
    <w:rsid w:val="00E440EE"/>
    <w:rsid w:val="00E4473D"/>
    <w:rsid w:val="00E45450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7E7D"/>
    <w:rsid w:val="00E60319"/>
    <w:rsid w:val="00E6069C"/>
    <w:rsid w:val="00E6343F"/>
    <w:rsid w:val="00E636C8"/>
    <w:rsid w:val="00E66047"/>
    <w:rsid w:val="00E66240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20A6"/>
    <w:rsid w:val="00EA241E"/>
    <w:rsid w:val="00EA7994"/>
    <w:rsid w:val="00EB019E"/>
    <w:rsid w:val="00EB0F08"/>
    <w:rsid w:val="00EB1641"/>
    <w:rsid w:val="00EB1957"/>
    <w:rsid w:val="00EB3FE5"/>
    <w:rsid w:val="00EB45E3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3346"/>
    <w:rsid w:val="00EE45D6"/>
    <w:rsid w:val="00EE643B"/>
    <w:rsid w:val="00EF4059"/>
    <w:rsid w:val="00EF489A"/>
    <w:rsid w:val="00EF4D68"/>
    <w:rsid w:val="00EF6092"/>
    <w:rsid w:val="00EF653B"/>
    <w:rsid w:val="00F026F3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C18"/>
    <w:rsid w:val="00F27CDB"/>
    <w:rsid w:val="00F27DAF"/>
    <w:rsid w:val="00F346E4"/>
    <w:rsid w:val="00F3509B"/>
    <w:rsid w:val="00F40963"/>
    <w:rsid w:val="00F41A27"/>
    <w:rsid w:val="00F41BA2"/>
    <w:rsid w:val="00F4338D"/>
    <w:rsid w:val="00F435BB"/>
    <w:rsid w:val="00F440D3"/>
    <w:rsid w:val="00F446AC"/>
    <w:rsid w:val="00F45D36"/>
    <w:rsid w:val="00F46EAF"/>
    <w:rsid w:val="00F47A3C"/>
    <w:rsid w:val="00F55FBF"/>
    <w:rsid w:val="00F57227"/>
    <w:rsid w:val="00F62688"/>
    <w:rsid w:val="00F62BAA"/>
    <w:rsid w:val="00F64CEB"/>
    <w:rsid w:val="00F65B4F"/>
    <w:rsid w:val="00F70096"/>
    <w:rsid w:val="00F70BCB"/>
    <w:rsid w:val="00F73333"/>
    <w:rsid w:val="00F7545A"/>
    <w:rsid w:val="00F76590"/>
    <w:rsid w:val="00F83323"/>
    <w:rsid w:val="00F83D11"/>
    <w:rsid w:val="00F83FA1"/>
    <w:rsid w:val="00F8463A"/>
    <w:rsid w:val="00F90E5E"/>
    <w:rsid w:val="00F921F1"/>
    <w:rsid w:val="00F945C5"/>
    <w:rsid w:val="00F95927"/>
    <w:rsid w:val="00F961DC"/>
    <w:rsid w:val="00F97517"/>
    <w:rsid w:val="00FA0768"/>
    <w:rsid w:val="00FA2C34"/>
    <w:rsid w:val="00FA64AC"/>
    <w:rsid w:val="00FB0B9D"/>
    <w:rsid w:val="00FB127E"/>
    <w:rsid w:val="00FB18F0"/>
    <w:rsid w:val="00FB3F7C"/>
    <w:rsid w:val="00FB5355"/>
    <w:rsid w:val="00FC0804"/>
    <w:rsid w:val="00FC0830"/>
    <w:rsid w:val="00FC24C4"/>
    <w:rsid w:val="00FC3AA2"/>
    <w:rsid w:val="00FC3B6D"/>
    <w:rsid w:val="00FC42C2"/>
    <w:rsid w:val="00FC644A"/>
    <w:rsid w:val="00FD0517"/>
    <w:rsid w:val="00FD1955"/>
    <w:rsid w:val="00FD324B"/>
    <w:rsid w:val="00FD3A4E"/>
    <w:rsid w:val="00FD53E4"/>
    <w:rsid w:val="00FD7C37"/>
    <w:rsid w:val="00FE0D60"/>
    <w:rsid w:val="00FE24F6"/>
    <w:rsid w:val="00FE4450"/>
    <w:rsid w:val="00FE484D"/>
    <w:rsid w:val="00FE6FFC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bo.wu@viv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1E827-A35F-4576-BB1B-B3A61A56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5801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user3</cp:lastModifiedBy>
  <cp:revision>6</cp:revision>
  <cp:lastPrinted>2000-02-29T03:31:00Z</cp:lastPrinted>
  <dcterms:created xsi:type="dcterms:W3CDTF">2021-05-10T07:14:00Z</dcterms:created>
  <dcterms:modified xsi:type="dcterms:W3CDTF">2021-05-10T13:38:00Z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